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4A062A" w14:textId="77777777" w:rsidR="004D7E48" w:rsidRDefault="004D7E48" w:rsidP="00322148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3" w:hanging="5"/>
        <w:jc w:val="both"/>
        <w:rPr>
          <w:rFonts w:ascii="Arial" w:hAnsi="Arial" w:cs="Arial"/>
          <w:b/>
          <w:sz w:val="52"/>
          <w:szCs w:val="52"/>
        </w:rPr>
      </w:pPr>
    </w:p>
    <w:p w14:paraId="11DB611D" w14:textId="77777777" w:rsidR="004D7E48" w:rsidRDefault="004D7E48" w:rsidP="00322148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3" w:hanging="5"/>
        <w:jc w:val="both"/>
        <w:rPr>
          <w:rFonts w:ascii="Arial" w:hAnsi="Arial" w:cs="Arial"/>
          <w:b/>
          <w:sz w:val="52"/>
          <w:szCs w:val="52"/>
        </w:rPr>
      </w:pPr>
    </w:p>
    <w:p w14:paraId="28293FB9" w14:textId="77777777" w:rsidR="004D7E48" w:rsidRDefault="004D7E48" w:rsidP="00322148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3" w:hanging="5"/>
        <w:jc w:val="both"/>
        <w:rPr>
          <w:rFonts w:ascii="Arial" w:hAnsi="Arial" w:cs="Arial"/>
          <w:b/>
          <w:sz w:val="52"/>
          <w:szCs w:val="52"/>
        </w:rPr>
      </w:pPr>
    </w:p>
    <w:p w14:paraId="517E59CC" w14:textId="77777777" w:rsidR="009E38D2" w:rsidRDefault="005F701A" w:rsidP="00322148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4" w:hanging="6"/>
        <w:jc w:val="center"/>
        <w:rPr>
          <w:rFonts w:ascii="Arial" w:hAnsi="Arial" w:cs="Arial"/>
          <w:b/>
          <w:sz w:val="56"/>
          <w:szCs w:val="56"/>
        </w:rPr>
      </w:pPr>
      <w:bookmarkStart w:id="0" w:name="_Toc109202111"/>
      <w:bookmarkStart w:id="1" w:name="_Toc186193673"/>
      <w:r>
        <w:rPr>
          <w:rFonts w:ascii="Arial" w:hAnsi="Arial" w:cs="Arial"/>
          <w:b/>
          <w:sz w:val="56"/>
          <w:szCs w:val="56"/>
        </w:rPr>
        <w:t>Práctica Ms Excel</w:t>
      </w:r>
      <w:r w:rsidR="00E50FD7">
        <w:rPr>
          <w:rFonts w:ascii="Arial" w:hAnsi="Arial" w:cs="Arial"/>
          <w:b/>
          <w:sz w:val="56"/>
          <w:szCs w:val="56"/>
        </w:rPr>
        <w:t xml:space="preserve"> </w:t>
      </w:r>
      <w:bookmarkEnd w:id="0"/>
      <w:sdt>
        <w:sdtPr>
          <w:rPr>
            <w:rFonts w:ascii="Arial" w:hAnsi="Arial" w:cs="Arial"/>
            <w:b/>
            <w:sz w:val="56"/>
            <w:szCs w:val="56"/>
          </w:rPr>
          <w:id w:val="-1279559658"/>
          <w:placeholder>
            <w:docPart w:val="52B555D29F1D4ACA97517407B12A2796"/>
          </w:placeholder>
          <w:comboBox>
            <w:listItem w:displayText="Nivel" w:value=""/>
            <w:listItem w:displayText="Junior" w:value="Junior"/>
            <w:listItem w:displayText="Fundamentos" w:value="Fundamentos"/>
            <w:listItem w:displayText="Avanzado" w:value="Avanzado"/>
          </w:comboBox>
        </w:sdtPr>
        <w:sdtContent>
          <w:r w:rsidR="00720332">
            <w:rPr>
              <w:rFonts w:ascii="Arial" w:hAnsi="Arial" w:cs="Arial"/>
              <w:b/>
              <w:sz w:val="56"/>
              <w:szCs w:val="56"/>
            </w:rPr>
            <w:t>Junior</w:t>
          </w:r>
        </w:sdtContent>
      </w:sdt>
      <w:bookmarkEnd w:id="1"/>
    </w:p>
    <w:p w14:paraId="7747CCC9" w14:textId="3596B866" w:rsidR="00E14EFB" w:rsidRPr="00E14EFB" w:rsidRDefault="000F70E0" w:rsidP="000F70E0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2" w:hanging="4"/>
        <w:jc w:val="center"/>
        <w:textDirection w:val="lrTb"/>
        <w:rPr>
          <w:rFonts w:ascii="Arial" w:hAnsi="Arial" w:cs="Arial"/>
          <w:bCs/>
          <w:sz w:val="44"/>
          <w:szCs w:val="44"/>
        </w:rPr>
      </w:pPr>
      <w:r w:rsidRPr="000F70E0">
        <w:rPr>
          <w:rFonts w:ascii="Arial" w:hAnsi="Arial" w:cs="Arial"/>
          <w:bCs/>
          <w:sz w:val="44"/>
          <w:szCs w:val="44"/>
        </w:rPr>
        <w:t xml:space="preserve">Gráficos estándar – Circular </w:t>
      </w:r>
      <w:r>
        <w:rPr>
          <w:rFonts w:ascii="Arial" w:hAnsi="Arial" w:cs="Arial"/>
          <w:bCs/>
          <w:sz w:val="44"/>
          <w:szCs w:val="44"/>
        </w:rPr>
        <w:t>y</w:t>
      </w:r>
      <w:r w:rsidRPr="000F70E0">
        <w:rPr>
          <w:rFonts w:ascii="Arial" w:hAnsi="Arial" w:cs="Arial"/>
          <w:bCs/>
          <w:sz w:val="44"/>
          <w:szCs w:val="44"/>
        </w:rPr>
        <w:t xml:space="preserve"> Circular 3D</w:t>
      </w:r>
    </w:p>
    <w:p w14:paraId="18882785" w14:textId="77777777" w:rsidR="00695C4A" w:rsidRPr="004D7E48" w:rsidRDefault="004E34B9" w:rsidP="00322148">
      <w:pPr>
        <w:pStyle w:val="Normal1"/>
        <w:jc w:val="center"/>
        <w:rPr>
          <w:lang w:eastAsia="en-US"/>
        </w:rPr>
        <w:sectPr w:rsidR="00695C4A" w:rsidRPr="004D7E48" w:rsidSect="006673B3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1701" w:right="1021" w:bottom="1701" w:left="1021" w:header="709" w:footer="709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pgNumType w:start="0"/>
          <w:cols w:space="720"/>
          <w:titlePg/>
          <w:docGrid w:linePitch="299"/>
        </w:sectPr>
      </w:pPr>
      <w:r>
        <w:rPr>
          <w:noProof/>
          <w:sz w:val="48"/>
          <w:lang w:val="es-MX" w:eastAsia="es-MX"/>
        </w:rPr>
        <w:drawing>
          <wp:inline distT="0" distB="0" distL="0" distR="0" wp14:anchorId="4416263D" wp14:editId="20C5C87B">
            <wp:extent cx="2880000" cy="2880000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0CD64" w14:textId="625E76CC" w:rsidR="008E3A1A" w:rsidRDefault="008E3A1A" w:rsidP="008E3A1A">
      <w:pPr>
        <w:pStyle w:val="DAVTtuloSeccin"/>
      </w:pPr>
      <w:bookmarkStart w:id="2" w:name="_Toc108795149"/>
      <w:r>
        <w:lastRenderedPageBreak/>
        <w:t xml:space="preserve">Ms Excel – </w:t>
      </w:r>
      <w:r w:rsidR="00082CE4">
        <w:t>Gráficos estándar – C</w:t>
      </w:r>
      <w:r w:rsidR="00AA18EA">
        <w:t>ircular</w:t>
      </w:r>
      <w:r w:rsidR="00082CE4">
        <w:t xml:space="preserve"> – C</w:t>
      </w:r>
      <w:r w:rsidR="00AA18EA">
        <w:t>ircular</w:t>
      </w:r>
      <w:r w:rsidR="00082CE4">
        <w:t xml:space="preserve"> 3D</w:t>
      </w:r>
      <w:r>
        <w:t xml:space="preserve"> </w:t>
      </w:r>
    </w:p>
    <w:p w14:paraId="2EB45862" w14:textId="168C305F" w:rsidR="008E3A1A" w:rsidRPr="005E068D" w:rsidRDefault="00082CE4" w:rsidP="008E3A1A">
      <w:pPr>
        <w:pStyle w:val="DAVTtulo"/>
        <w:rPr>
          <w:color w:val="76923C" w:themeColor="accent3" w:themeShade="BF"/>
        </w:rPr>
      </w:pPr>
      <w:r>
        <w:rPr>
          <w:color w:val="76923C" w:themeColor="accent3" w:themeShade="BF"/>
        </w:rPr>
        <w:t>Selección de datos – Gráficos estándar – C</w:t>
      </w:r>
      <w:r w:rsidR="00AA18EA">
        <w:rPr>
          <w:color w:val="76923C" w:themeColor="accent3" w:themeShade="BF"/>
        </w:rPr>
        <w:t>ircular</w:t>
      </w:r>
      <w:r>
        <w:rPr>
          <w:color w:val="76923C" w:themeColor="accent3" w:themeShade="BF"/>
        </w:rPr>
        <w:t xml:space="preserve"> – C</w:t>
      </w:r>
      <w:r w:rsidR="00AA18EA">
        <w:rPr>
          <w:color w:val="76923C" w:themeColor="accent3" w:themeShade="BF"/>
        </w:rPr>
        <w:t>ircular</w:t>
      </w:r>
      <w:r>
        <w:rPr>
          <w:color w:val="76923C" w:themeColor="accent3" w:themeShade="BF"/>
        </w:rPr>
        <w:t xml:space="preserve"> 3D</w:t>
      </w:r>
    </w:p>
    <w:p w14:paraId="57AF8662" w14:textId="77777777" w:rsidR="007134D5" w:rsidRPr="005D16B0" w:rsidRDefault="007134D5" w:rsidP="007134D5">
      <w:pPr>
        <w:pStyle w:val="DAVTtulo"/>
        <w:rPr>
          <w:color w:val="00CC00"/>
        </w:rPr>
      </w:pPr>
      <w:bookmarkStart w:id="3" w:name="_Toc188211899"/>
      <w:bookmarkStart w:id="4" w:name="_Toc186194933"/>
      <w:bookmarkEnd w:id="3"/>
      <w:r w:rsidRPr="005D16B0">
        <w:rPr>
          <w:color w:val="00CC00"/>
        </w:rPr>
        <w:t xml:space="preserve">Temas a </w:t>
      </w:r>
      <w:r w:rsidR="00534121" w:rsidRPr="005D16B0">
        <w:rPr>
          <w:color w:val="00CC00"/>
        </w:rPr>
        <w:t>desarrollar</w:t>
      </w:r>
    </w:p>
    <w:p w14:paraId="07C8F976" w14:textId="77777777" w:rsidR="001152C1" w:rsidRPr="00082CE4" w:rsidRDefault="00082CE4" w:rsidP="00082CE4">
      <w:pPr>
        <w:pStyle w:val="Prrafodelista"/>
        <w:widowControl w:val="0"/>
        <w:numPr>
          <w:ilvl w:val="0"/>
          <w:numId w:val="29"/>
        </w:numPr>
        <w:tabs>
          <w:tab w:val="left" w:pos="255"/>
        </w:tabs>
        <w:suppressAutoHyphens w:val="0"/>
        <w:spacing w:before="39" w:after="0"/>
        <w:ind w:leftChars="0" w:left="284" w:right="811" w:firstLineChars="0" w:hanging="284"/>
        <w:jc w:val="both"/>
        <w:textDirection w:val="lrTb"/>
        <w:textAlignment w:val="auto"/>
        <w:outlineLvl w:val="9"/>
        <w:rPr>
          <w:rFonts w:ascii="Arial" w:hAnsi="Arial" w:cs="Arial"/>
          <w:sz w:val="24"/>
          <w:szCs w:val="24"/>
          <w:lang w:val="es-ES"/>
        </w:rPr>
      </w:pPr>
      <w:r>
        <w:rPr>
          <w:rFonts w:ascii="Arial" w:hAnsi="Arial" w:cs="Arial"/>
          <w:b/>
          <w:sz w:val="20"/>
          <w:szCs w:val="20"/>
        </w:rPr>
        <w:t>Gráficos estándar</w:t>
      </w:r>
    </w:p>
    <w:p w14:paraId="4416C642" w14:textId="6EE1250D" w:rsidR="00082CE4" w:rsidRDefault="00082CE4" w:rsidP="00082CE4">
      <w:pPr>
        <w:pStyle w:val="Prrafodelista"/>
        <w:widowControl w:val="0"/>
        <w:numPr>
          <w:ilvl w:val="1"/>
          <w:numId w:val="29"/>
        </w:numPr>
        <w:tabs>
          <w:tab w:val="left" w:pos="255"/>
        </w:tabs>
        <w:suppressAutoHyphens w:val="0"/>
        <w:spacing w:before="39" w:after="0" w:line="276" w:lineRule="auto"/>
        <w:ind w:leftChars="0" w:left="709" w:right="811" w:firstLineChars="0"/>
        <w:contextualSpacing w:val="0"/>
        <w:jc w:val="both"/>
        <w:textDirection w:val="lrTb"/>
        <w:textAlignment w:val="auto"/>
        <w:outlineLvl w:val="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</w:t>
      </w:r>
      <w:r w:rsidR="00AA18EA">
        <w:rPr>
          <w:rFonts w:ascii="Arial" w:hAnsi="Arial" w:cs="Arial"/>
          <w:sz w:val="20"/>
          <w:szCs w:val="20"/>
        </w:rPr>
        <w:t>ircular</w:t>
      </w:r>
      <w:r>
        <w:rPr>
          <w:rFonts w:ascii="Arial" w:hAnsi="Arial" w:cs="Arial"/>
          <w:sz w:val="20"/>
          <w:szCs w:val="20"/>
        </w:rPr>
        <w:t>.</w:t>
      </w:r>
    </w:p>
    <w:p w14:paraId="38C0BA21" w14:textId="355C5462" w:rsidR="00082CE4" w:rsidRDefault="00082CE4" w:rsidP="00082CE4">
      <w:pPr>
        <w:pStyle w:val="Prrafodelista"/>
        <w:widowControl w:val="0"/>
        <w:numPr>
          <w:ilvl w:val="1"/>
          <w:numId w:val="29"/>
        </w:numPr>
        <w:tabs>
          <w:tab w:val="left" w:pos="255"/>
        </w:tabs>
        <w:suppressAutoHyphens w:val="0"/>
        <w:spacing w:before="39" w:after="0" w:line="276" w:lineRule="auto"/>
        <w:ind w:leftChars="0" w:left="709" w:right="811" w:firstLineChars="0"/>
        <w:contextualSpacing w:val="0"/>
        <w:jc w:val="both"/>
        <w:textDirection w:val="lrTb"/>
        <w:textAlignment w:val="auto"/>
        <w:outlineLvl w:val="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</w:t>
      </w:r>
      <w:r w:rsidR="00AA18EA">
        <w:rPr>
          <w:rFonts w:ascii="Arial" w:hAnsi="Arial" w:cs="Arial"/>
          <w:sz w:val="20"/>
          <w:szCs w:val="20"/>
        </w:rPr>
        <w:t>ircular</w:t>
      </w:r>
      <w:r>
        <w:rPr>
          <w:rFonts w:ascii="Arial" w:hAnsi="Arial" w:cs="Arial"/>
          <w:sz w:val="20"/>
          <w:szCs w:val="20"/>
        </w:rPr>
        <w:t xml:space="preserve"> 3D.</w:t>
      </w:r>
    </w:p>
    <w:p w14:paraId="54B149E5" w14:textId="77777777" w:rsidR="00F10095" w:rsidRDefault="00F10095" w:rsidP="00C952AB">
      <w:pPr>
        <w:widowControl w:val="0"/>
        <w:tabs>
          <w:tab w:val="left" w:pos="255"/>
        </w:tabs>
        <w:suppressAutoHyphens w:val="0"/>
        <w:spacing w:before="39" w:after="0"/>
        <w:ind w:leftChars="0" w:left="0" w:right="811" w:firstLineChars="0" w:firstLine="0"/>
        <w:jc w:val="both"/>
        <w:textDirection w:val="lrTb"/>
        <w:textAlignment w:val="auto"/>
        <w:outlineLvl w:val="9"/>
        <w:rPr>
          <w:rFonts w:ascii="Arial" w:hAnsi="Arial" w:cs="Arial"/>
          <w:sz w:val="24"/>
          <w:szCs w:val="24"/>
          <w:lang w:val="es-ES"/>
        </w:rPr>
      </w:pPr>
    </w:p>
    <w:p w14:paraId="306CC217" w14:textId="4363A986" w:rsidR="00F035BE" w:rsidRPr="00F035BE" w:rsidRDefault="000F70E0" w:rsidP="00F035BE">
      <w:pPr>
        <w:pStyle w:val="Normal1"/>
        <w:ind w:left="284" w:firstLine="0"/>
        <w:rPr>
          <w:rFonts w:ascii="Arial" w:hAnsi="Arial" w:cs="Arial"/>
          <w:b/>
          <w:sz w:val="24"/>
          <w:szCs w:val="24"/>
        </w:rPr>
      </w:pPr>
      <w:bookmarkStart w:id="5" w:name="_Hlk228432408"/>
      <w:bookmarkEnd w:id="4"/>
      <w:r>
        <w:pict w14:anchorId="5EA8D3C0">
          <v:shape id="_x0000_i1030" type="#_x0000_t75" style="width:14.65pt;height:13.45pt;visibility:visible;mso-wrap-style:square" o:bullet="t">
            <v:imagedata r:id="rId16" o:title="" croptop="18602f" cropbottom="17513f" cropleft="23617f" cropright="25078f" chromakey="white"/>
          </v:shape>
        </w:pict>
      </w:r>
      <w:r w:rsidR="002C6673" w:rsidRPr="002C6673">
        <w:rPr>
          <w:rFonts w:ascii="Arial" w:hAnsi="Arial" w:cs="Arial"/>
          <w:b/>
          <w:sz w:val="24"/>
          <w:szCs w:val="24"/>
          <w:lang w:eastAsia="en-US"/>
        </w:rPr>
        <w:t xml:space="preserve"> </w:t>
      </w:r>
      <w:r w:rsidR="00AA18EA" w:rsidRPr="00AA18EA">
        <w:rPr>
          <w:rFonts w:ascii="Arial" w:hAnsi="Arial" w:cs="Arial"/>
          <w:b/>
          <w:sz w:val="24"/>
          <w:szCs w:val="24"/>
          <w:lang w:eastAsia="en-US"/>
        </w:rPr>
        <w:t>Gráfico</w:t>
      </w:r>
      <w:r w:rsidR="00AA18EA">
        <w:rPr>
          <w:rFonts w:ascii="Arial" w:hAnsi="Arial" w:cs="Arial"/>
          <w:b/>
          <w:sz w:val="24"/>
          <w:szCs w:val="24"/>
          <w:lang w:eastAsia="en-US"/>
        </w:rPr>
        <w:t xml:space="preserve"> Circular</w:t>
      </w:r>
    </w:p>
    <w:bookmarkEnd w:id="5"/>
    <w:p w14:paraId="3AAE41D5" w14:textId="62D800FD" w:rsidR="00AA18EA" w:rsidRDefault="00AA18EA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  <w:r w:rsidRPr="00AA18EA">
        <w:rPr>
          <w:rFonts w:ascii="Arial" w:hAnsi="Arial" w:cs="Arial"/>
          <w:bCs/>
          <w:sz w:val="20"/>
          <w:szCs w:val="20"/>
          <w:lang w:val="es-ES"/>
        </w:rPr>
        <w:t xml:space="preserve">En un gráfico circular </w:t>
      </w:r>
      <w:r>
        <w:rPr>
          <w:rFonts w:ascii="Arial" w:hAnsi="Arial" w:cs="Arial"/>
          <w:bCs/>
          <w:sz w:val="20"/>
          <w:szCs w:val="20"/>
          <w:lang w:val="es-ES"/>
        </w:rPr>
        <w:t>se pueden</w:t>
      </w:r>
      <w:r w:rsidRPr="00AA18EA">
        <w:rPr>
          <w:rFonts w:ascii="Arial" w:hAnsi="Arial" w:cs="Arial"/>
          <w:bCs/>
          <w:sz w:val="20"/>
          <w:szCs w:val="20"/>
          <w:lang w:val="es-ES"/>
        </w:rPr>
        <w:t xml:space="preserve"> representar datos contenidos en una columna o una fila de una hoja de cálculo. </w:t>
      </w:r>
    </w:p>
    <w:p w14:paraId="3B7E7399" w14:textId="480D56FD" w:rsidR="00AA18EA" w:rsidRDefault="00AA18EA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  <w:lang w:val="es-ES"/>
        </w:rPr>
        <w:t>Este tipo de grafico</w:t>
      </w:r>
      <w:r w:rsidRPr="00AA18EA">
        <w:rPr>
          <w:rFonts w:ascii="Arial" w:hAnsi="Arial" w:cs="Arial"/>
          <w:bCs/>
          <w:sz w:val="20"/>
          <w:szCs w:val="20"/>
        </w:rPr>
        <w:t xml:space="preserve"> representa datos numéricos como proporciones de un total (100%), dividiendo un círculo en sectores. </w:t>
      </w:r>
    </w:p>
    <w:p w14:paraId="58F5C8DD" w14:textId="67667A6B" w:rsidR="002B42B0" w:rsidRDefault="00AA18EA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  <w:r w:rsidRPr="00AA18EA">
        <w:rPr>
          <w:rFonts w:ascii="Arial" w:hAnsi="Arial" w:cs="Arial"/>
          <w:bCs/>
          <w:sz w:val="20"/>
          <w:szCs w:val="20"/>
        </w:rPr>
        <w:t xml:space="preserve">Cada sector (o porción) muestra el tamaño o porcentaje de una categoría específica, </w:t>
      </w:r>
      <w:r>
        <w:rPr>
          <w:rFonts w:ascii="Arial" w:hAnsi="Arial" w:cs="Arial"/>
          <w:bCs/>
          <w:sz w:val="20"/>
          <w:szCs w:val="20"/>
        </w:rPr>
        <w:t>que permite</w:t>
      </w:r>
      <w:r w:rsidRPr="00AA18EA">
        <w:rPr>
          <w:rFonts w:ascii="Arial" w:hAnsi="Arial" w:cs="Arial"/>
          <w:bCs/>
          <w:sz w:val="20"/>
          <w:szCs w:val="20"/>
        </w:rPr>
        <w:t xml:space="preserve"> comparar partes de un todo.</w:t>
      </w:r>
    </w:p>
    <w:p w14:paraId="68279E40" w14:textId="77D49163" w:rsidR="00D1035E" w:rsidRDefault="002B42B0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>Pasos a seguir para crear un gráfico</w:t>
      </w:r>
      <w:r w:rsidR="00AA18EA">
        <w:rPr>
          <w:rFonts w:ascii="Arial" w:hAnsi="Arial" w:cs="Arial"/>
          <w:bCs/>
          <w:sz w:val="20"/>
          <w:szCs w:val="20"/>
          <w:lang w:val="es-ES"/>
        </w:rPr>
        <w:t xml:space="preserve"> Circular</w:t>
      </w:r>
      <w:r>
        <w:rPr>
          <w:rFonts w:ascii="Arial" w:hAnsi="Arial" w:cs="Arial"/>
          <w:bCs/>
          <w:sz w:val="20"/>
          <w:szCs w:val="20"/>
          <w:lang w:val="es-ES"/>
        </w:rPr>
        <w:t>:</w:t>
      </w:r>
    </w:p>
    <w:p w14:paraId="52EEE087" w14:textId="34DCB81A" w:rsidR="00787791" w:rsidRPr="00787791" w:rsidRDefault="00787791" w:rsidP="00787791">
      <w:pPr>
        <w:pStyle w:val="Normal1"/>
        <w:numPr>
          <w:ilvl w:val="0"/>
          <w:numId w:val="29"/>
        </w:numPr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>Seleccionar los rangos de celdas a representar. Para ello se elegirán los títulos y rangos de datos</w:t>
      </w:r>
      <w:r w:rsidRPr="00787791">
        <w:rPr>
          <w:noProof/>
          <w:position w:val="-1"/>
          <w:lang w:val="es-MX" w:eastAsia="es-MX"/>
        </w:rPr>
        <w:t xml:space="preserve"> </w:t>
      </w:r>
    </w:p>
    <w:p w14:paraId="31288EBC" w14:textId="1B894319" w:rsidR="002B42B0" w:rsidRDefault="005054A3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  <w:r w:rsidRPr="00F552C2">
        <w:rPr>
          <w:rFonts w:ascii="Arial" w:hAnsi="Arial" w:cs="Arial"/>
          <w:bCs/>
          <w:noProof/>
          <w:sz w:val="20"/>
          <w:szCs w:val="20"/>
          <w:lang w:val="es-ES"/>
        </w:rPr>
        <w:drawing>
          <wp:anchor distT="0" distB="0" distL="114300" distR="114300" simplePos="0" relativeHeight="251883520" behindDoc="0" locked="0" layoutInCell="1" allowOverlap="1" wp14:anchorId="12344976" wp14:editId="0A54F4CA">
            <wp:simplePos x="0" y="0"/>
            <wp:positionH relativeFrom="column">
              <wp:posOffset>3533140</wp:posOffset>
            </wp:positionH>
            <wp:positionV relativeFrom="paragraph">
              <wp:posOffset>10160</wp:posOffset>
            </wp:positionV>
            <wp:extent cx="2029108" cy="1381318"/>
            <wp:effectExtent l="152400" t="152400" r="352425" b="371475"/>
            <wp:wrapNone/>
            <wp:docPr id="692689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6895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13813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A69">
        <w:rPr>
          <w:rFonts w:ascii="Arial" w:hAnsi="Arial" w:cs="Arial"/>
          <w:bCs/>
          <w:sz w:val="20"/>
          <w:szCs w:val="20"/>
          <w:lang w:val="es-ES"/>
        </w:rPr>
        <w:t xml:space="preserve">       </w:t>
      </w:r>
      <w:r w:rsidR="00787791">
        <w:rPr>
          <w:rFonts w:ascii="Arial" w:hAnsi="Arial" w:cs="Arial"/>
          <w:bCs/>
          <w:sz w:val="20"/>
          <w:szCs w:val="20"/>
          <w:lang w:val="es-ES"/>
        </w:rPr>
        <w:t>En este caso selecciona</w:t>
      </w:r>
      <w:r>
        <w:rPr>
          <w:rFonts w:ascii="Arial" w:hAnsi="Arial" w:cs="Arial"/>
          <w:bCs/>
          <w:sz w:val="20"/>
          <w:szCs w:val="20"/>
          <w:lang w:val="es-ES"/>
        </w:rPr>
        <w:t>r</w:t>
      </w:r>
      <w:r w:rsidR="00787791">
        <w:rPr>
          <w:rFonts w:ascii="Arial" w:hAnsi="Arial" w:cs="Arial"/>
          <w:bCs/>
          <w:sz w:val="20"/>
          <w:szCs w:val="20"/>
          <w:lang w:val="es-ES"/>
        </w:rPr>
        <w:t xml:space="preserve"> el rango </w:t>
      </w:r>
      <w:r>
        <w:rPr>
          <w:rFonts w:ascii="Arial" w:hAnsi="Arial" w:cs="Arial"/>
          <w:b/>
          <w:bCs/>
          <w:sz w:val="20"/>
          <w:szCs w:val="20"/>
          <w:lang w:val="es-ES"/>
        </w:rPr>
        <w:t>B</w:t>
      </w:r>
      <w:r w:rsidR="00787791" w:rsidRPr="00787791">
        <w:rPr>
          <w:rFonts w:ascii="Arial" w:hAnsi="Arial" w:cs="Arial"/>
          <w:b/>
          <w:bCs/>
          <w:sz w:val="20"/>
          <w:szCs w:val="20"/>
          <w:lang w:val="es-ES"/>
        </w:rPr>
        <w:t>2:C</w:t>
      </w:r>
      <w:r>
        <w:rPr>
          <w:rFonts w:ascii="Arial" w:hAnsi="Arial" w:cs="Arial"/>
          <w:b/>
          <w:bCs/>
          <w:sz w:val="20"/>
          <w:szCs w:val="20"/>
          <w:lang w:val="es-ES"/>
        </w:rPr>
        <w:t>6</w:t>
      </w:r>
      <w:r w:rsidR="00787791" w:rsidRPr="00787791">
        <w:rPr>
          <w:rFonts w:ascii="Arial" w:hAnsi="Arial" w:cs="Arial"/>
          <w:b/>
          <w:bCs/>
          <w:sz w:val="20"/>
          <w:szCs w:val="20"/>
          <w:lang w:val="es-ES"/>
        </w:rPr>
        <w:t>.</w:t>
      </w:r>
    </w:p>
    <w:p w14:paraId="7BF88727" w14:textId="7327F7AB" w:rsidR="002B42B0" w:rsidRDefault="002B42B0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0865E09A" w14:textId="157AB1F1" w:rsidR="00D1035E" w:rsidRDefault="00D1035E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47662A1E" w14:textId="77777777" w:rsidR="00D1035E" w:rsidRDefault="00D1035E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356AA740" w14:textId="6872FF08" w:rsidR="00D1035E" w:rsidRDefault="00D1035E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579F20BC" w14:textId="128F7A24" w:rsidR="00666A69" w:rsidRDefault="00666A69" w:rsidP="00666A69">
      <w:pPr>
        <w:pStyle w:val="Normal1"/>
        <w:numPr>
          <w:ilvl w:val="0"/>
          <w:numId w:val="29"/>
        </w:numPr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Seleccionar del menú principal la opción </w:t>
      </w:r>
      <w:r w:rsidRPr="00666A69">
        <w:rPr>
          <w:rFonts w:ascii="Arial" w:hAnsi="Arial" w:cs="Arial"/>
          <w:b/>
          <w:bCs/>
          <w:sz w:val="20"/>
          <w:szCs w:val="20"/>
          <w:lang w:val="es-ES"/>
        </w:rPr>
        <w:t>Insertar/Gráficos</w:t>
      </w:r>
      <w:r>
        <w:rPr>
          <w:rFonts w:ascii="Arial" w:hAnsi="Arial" w:cs="Arial"/>
          <w:bCs/>
          <w:sz w:val="20"/>
          <w:szCs w:val="20"/>
          <w:lang w:val="es-ES"/>
        </w:rPr>
        <w:t xml:space="preserve">. </w:t>
      </w:r>
    </w:p>
    <w:p w14:paraId="0EB7A803" w14:textId="3B80346A" w:rsidR="00D1035E" w:rsidRPr="00F035BE" w:rsidRDefault="005054A3" w:rsidP="00F035BE">
      <w:pPr>
        <w:pStyle w:val="Normal1"/>
        <w:ind w:left="284"/>
        <w:jc w:val="both"/>
        <w:rPr>
          <w:rFonts w:ascii="Arial" w:hAnsi="Arial" w:cs="Arial"/>
          <w:bCs/>
          <w:sz w:val="20"/>
          <w:szCs w:val="20"/>
          <w:lang w:val="es-ES"/>
        </w:rPr>
      </w:pPr>
      <w:r w:rsidRPr="005054A3">
        <w:rPr>
          <w:rFonts w:ascii="Arial" w:hAnsi="Arial" w:cs="Arial"/>
          <w:bCs/>
          <w:noProof/>
          <w:sz w:val="20"/>
          <w:szCs w:val="20"/>
          <w:lang w:val="es-ES"/>
        </w:rPr>
        <w:drawing>
          <wp:anchor distT="0" distB="0" distL="114300" distR="114300" simplePos="0" relativeHeight="251884544" behindDoc="0" locked="0" layoutInCell="1" allowOverlap="1" wp14:anchorId="7BEB52E6" wp14:editId="783F92F7">
            <wp:simplePos x="0" y="0"/>
            <wp:positionH relativeFrom="column">
              <wp:posOffset>2533015</wp:posOffset>
            </wp:positionH>
            <wp:positionV relativeFrom="paragraph">
              <wp:posOffset>13335</wp:posOffset>
            </wp:positionV>
            <wp:extent cx="2991267" cy="885949"/>
            <wp:effectExtent l="152400" t="152400" r="361950" b="371475"/>
            <wp:wrapNone/>
            <wp:docPr id="8662074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207447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267" cy="8859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B53B28" w14:textId="2D005ABC" w:rsidR="00512C82" w:rsidRDefault="00512C82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61AB2C9F" w14:textId="5E4F70CC" w:rsidR="00666A69" w:rsidRDefault="00666A69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5AFFAD08" w14:textId="1F59075B" w:rsidR="005054A3" w:rsidRDefault="003E5116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noProof/>
          <w:sz w:val="20"/>
          <w:szCs w:val="20"/>
          <w:lang w:val="es-ES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357BFF82" wp14:editId="39F606AA">
                <wp:simplePos x="0" y="0"/>
                <wp:positionH relativeFrom="column">
                  <wp:posOffset>2332990</wp:posOffset>
                </wp:positionH>
                <wp:positionV relativeFrom="paragraph">
                  <wp:posOffset>213995</wp:posOffset>
                </wp:positionV>
                <wp:extent cx="1476375" cy="1454150"/>
                <wp:effectExtent l="152400" t="152400" r="390525" b="355600"/>
                <wp:wrapNone/>
                <wp:docPr id="647846058" name="Grupo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6375" cy="1454150"/>
                          <a:chOff x="0" y="0"/>
                          <a:chExt cx="1476375" cy="1454150"/>
                        </a:xfrm>
                      </wpg:grpSpPr>
                      <wpg:grpSp>
                        <wpg:cNvPr id="74329123" name="Grupo 10"/>
                        <wpg:cNvGrpSpPr/>
                        <wpg:grpSpPr>
                          <a:xfrm>
                            <a:off x="0" y="0"/>
                            <a:ext cx="1476375" cy="1454150"/>
                            <a:chOff x="0" y="0"/>
                            <a:chExt cx="1476375" cy="1454150"/>
                          </a:xfrm>
                        </wpg:grpSpPr>
                        <pic:pic xmlns:pic="http://schemas.openxmlformats.org/drawingml/2006/picture">
                          <pic:nvPicPr>
                            <pic:cNvPr id="563605884" name="Imagen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0">
                                      <a14:imgEffect>
                                        <a14:saturation sat="300000"/>
                                      </a14:imgEffect>
                                      <a14:imgEffect>
                                        <a14:brightnessContrast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0050" y="85725"/>
                              <a:ext cx="1076325" cy="13684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</pic:spPr>
                        </pic:pic>
                        <pic:pic xmlns:pic="http://schemas.openxmlformats.org/drawingml/2006/picture">
                          <pic:nvPicPr>
                            <pic:cNvPr id="153881554" name="Imagen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52425" cy="29337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</pic:spPr>
                        </pic:pic>
                      </wpg:grpSp>
                      <wps:wsp>
                        <wps:cNvPr id="232013047" name="Elipse 11"/>
                        <wps:cNvSpPr/>
                        <wps:spPr>
                          <a:xfrm>
                            <a:off x="276225" y="257175"/>
                            <a:ext cx="495300" cy="306705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A5B1B5" id="Grupo 12" o:spid="_x0000_s1026" style="position:absolute;margin-left:183.7pt;margin-top:16.85pt;width:116.25pt;height:114.5pt;z-index:251889664" coordsize="14763,1454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">
                <v:group id="Grupo 10" o:spid="_x0000_s1027" style="position:absolute;width:14763;height:14541" coordsize="14763,14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">
                  <v:shape id="Imagen 1" o:spid="_x0000_s1028" type="#_x0000_t75" style="position:absolute;left:4000;top:857;width:10763;height:13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">
                    <v:imagedata r:id="rId22" o:title=""/>
                    <v:shadow on="t" color="#333" opacity="42598f" origin="-.5,-.5" offset="2.74397mm,2.74397mm"/>
                  </v:shape>
                  <v:shape id="Imagen 1" o:spid="_x0000_s1029" type="#_x0000_t75" style="position:absolute;width:3524;height:2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">
                    <v:imagedata r:id="rId23" o:title=""/>
                    <v:shadow on="t" color="#333" opacity="42598f" origin="-.5,-.5" offset="2.74397mm,2.74397mm"/>
                  </v:shape>
                </v:group>
                <v:oval id="Elipse 11" o:spid="_x0000_s1030" style="position:absolute;left:2762;top:2571;width:4953;height:30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" filled="f" strokecolor="#00b050" strokeweight="2.25pt">
                  <v:shadow on="t" color="black" opacity="22937f" origin=",.5" offset="0,.63889mm"/>
                </v:oval>
              </v:group>
            </w:pict>
          </mc:Fallback>
        </mc:AlternateContent>
      </w:r>
    </w:p>
    <w:p w14:paraId="7EDBA759" w14:textId="4FE3E106" w:rsidR="00666A69" w:rsidRDefault="00666A69" w:rsidP="00666A69">
      <w:pPr>
        <w:pStyle w:val="Normal1"/>
        <w:numPr>
          <w:ilvl w:val="0"/>
          <w:numId w:val="29"/>
        </w:numPr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Elegir el tipo de grafico </w:t>
      </w:r>
    </w:p>
    <w:p w14:paraId="4BB00E7F" w14:textId="65F81D44" w:rsidR="00666A69" w:rsidRPr="000D4F3E" w:rsidRDefault="000D4F3E" w:rsidP="00B60DFD">
      <w:pPr>
        <w:pStyle w:val="Normal1"/>
        <w:ind w:left="284" w:firstLine="0"/>
        <w:jc w:val="both"/>
        <w:rPr>
          <w:rFonts w:ascii="Arial" w:hAnsi="Arial" w:cs="Arial"/>
          <w:b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             </w:t>
      </w:r>
      <w:r w:rsidRPr="000D4F3E">
        <w:rPr>
          <w:rFonts w:ascii="Arial" w:hAnsi="Arial" w:cs="Arial"/>
          <w:b/>
          <w:sz w:val="20"/>
          <w:szCs w:val="20"/>
          <w:lang w:val="es-ES"/>
        </w:rPr>
        <w:t xml:space="preserve">  Circular 2D</w:t>
      </w:r>
    </w:p>
    <w:p w14:paraId="3C290012" w14:textId="77777777" w:rsidR="00666A69" w:rsidRDefault="00666A69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0BF47587" w14:textId="77777777" w:rsidR="00D76255" w:rsidRDefault="00D76255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3C4D7E5B" w14:textId="77777777" w:rsidR="00D76255" w:rsidRDefault="00D76255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03F53963" w14:textId="2482E125" w:rsidR="00D76255" w:rsidRDefault="008C3231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 w:rsidRPr="000D4F3E">
        <w:rPr>
          <w:rFonts w:ascii="Arial" w:hAnsi="Arial" w:cs="Arial"/>
          <w:bCs/>
          <w:noProof/>
          <w:sz w:val="20"/>
          <w:szCs w:val="20"/>
          <w:lang w:val="es-ES"/>
        </w:rPr>
        <w:lastRenderedPageBreak/>
        <w:drawing>
          <wp:anchor distT="0" distB="0" distL="114300" distR="114300" simplePos="0" relativeHeight="251896832" behindDoc="0" locked="0" layoutInCell="1" allowOverlap="1" wp14:anchorId="3855D15F" wp14:editId="357A596B">
            <wp:simplePos x="0" y="0"/>
            <wp:positionH relativeFrom="column">
              <wp:posOffset>3171190</wp:posOffset>
            </wp:positionH>
            <wp:positionV relativeFrom="paragraph">
              <wp:posOffset>152400</wp:posOffset>
            </wp:positionV>
            <wp:extent cx="3096260" cy="1869441"/>
            <wp:effectExtent l="152400" t="152400" r="370840" b="359410"/>
            <wp:wrapSquare wrapText="bothSides"/>
            <wp:docPr id="11896007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600702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18694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4F3E">
        <w:rPr>
          <w:rFonts w:ascii="Arial" w:hAnsi="Arial" w:cs="Arial"/>
          <w:bCs/>
          <w:sz w:val="20"/>
          <w:szCs w:val="20"/>
          <w:lang w:val="es-ES"/>
        </w:rPr>
        <w:t>Se obtiene el siguiente resultado:</w:t>
      </w:r>
    </w:p>
    <w:p w14:paraId="4CFC4E29" w14:textId="65A5CBA8" w:rsidR="000D4F3E" w:rsidRDefault="000D4F3E" w:rsidP="000D4F3E">
      <w:pPr>
        <w:pStyle w:val="Normal1"/>
        <w:ind w:left="284" w:firstLine="0"/>
        <w:jc w:val="center"/>
        <w:rPr>
          <w:rFonts w:ascii="Arial" w:hAnsi="Arial" w:cs="Arial"/>
          <w:bCs/>
          <w:sz w:val="20"/>
          <w:szCs w:val="20"/>
          <w:lang w:val="es-ES"/>
        </w:rPr>
      </w:pPr>
    </w:p>
    <w:p w14:paraId="0680D9C6" w14:textId="49384F14" w:rsidR="000D4F3E" w:rsidRDefault="000D4F3E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Cada sector representa el </w:t>
      </w:r>
      <w:r w:rsidRPr="00FC239F">
        <w:rPr>
          <w:rFonts w:ascii="Arial" w:hAnsi="Arial" w:cs="Arial"/>
          <w:b/>
          <w:sz w:val="20"/>
          <w:szCs w:val="20"/>
          <w:lang w:val="es-ES"/>
        </w:rPr>
        <w:t>porcentaj</w:t>
      </w:r>
      <w:r>
        <w:rPr>
          <w:rFonts w:ascii="Arial" w:hAnsi="Arial" w:cs="Arial"/>
          <w:bCs/>
          <w:sz w:val="20"/>
          <w:szCs w:val="20"/>
          <w:lang w:val="es-ES"/>
        </w:rPr>
        <w:t>e sobre el to</w:t>
      </w:r>
      <w:r w:rsidR="00FC239F">
        <w:rPr>
          <w:rFonts w:ascii="Arial" w:hAnsi="Arial" w:cs="Arial"/>
          <w:bCs/>
          <w:sz w:val="20"/>
          <w:szCs w:val="20"/>
          <w:lang w:val="es-ES"/>
        </w:rPr>
        <w:t>t</w:t>
      </w:r>
      <w:r>
        <w:rPr>
          <w:rFonts w:ascii="Arial" w:hAnsi="Arial" w:cs="Arial"/>
          <w:bCs/>
          <w:sz w:val="20"/>
          <w:szCs w:val="20"/>
          <w:lang w:val="es-ES"/>
        </w:rPr>
        <w:t xml:space="preserve">al de </w:t>
      </w:r>
      <w:r w:rsidRPr="00FC239F">
        <w:rPr>
          <w:rFonts w:ascii="Arial" w:hAnsi="Arial" w:cs="Arial"/>
          <w:b/>
          <w:sz w:val="20"/>
          <w:szCs w:val="20"/>
          <w:lang w:val="es-ES"/>
        </w:rPr>
        <w:t>Precio de Costo</w:t>
      </w:r>
      <w:r>
        <w:rPr>
          <w:rFonts w:ascii="Arial" w:hAnsi="Arial" w:cs="Arial"/>
          <w:bCs/>
          <w:sz w:val="20"/>
          <w:szCs w:val="20"/>
          <w:lang w:val="es-ES"/>
        </w:rPr>
        <w:t xml:space="preserve"> de cada </w:t>
      </w:r>
      <w:r w:rsidRPr="00FC239F">
        <w:rPr>
          <w:rFonts w:ascii="Arial" w:hAnsi="Arial" w:cs="Arial"/>
          <w:b/>
          <w:sz w:val="20"/>
          <w:szCs w:val="20"/>
          <w:lang w:val="es-ES"/>
        </w:rPr>
        <w:t>artículo</w:t>
      </w:r>
      <w:r>
        <w:rPr>
          <w:rFonts w:ascii="Arial" w:hAnsi="Arial" w:cs="Arial"/>
          <w:bCs/>
          <w:sz w:val="20"/>
          <w:szCs w:val="20"/>
          <w:lang w:val="es-ES"/>
        </w:rPr>
        <w:t>.</w:t>
      </w:r>
    </w:p>
    <w:p w14:paraId="7D24BEE0" w14:textId="270A2C79" w:rsidR="000D4F3E" w:rsidRDefault="000D4F3E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Los </w:t>
      </w:r>
      <w:r w:rsidRPr="00FC239F">
        <w:rPr>
          <w:rFonts w:ascii="Arial" w:hAnsi="Arial" w:cs="Arial"/>
          <w:b/>
          <w:sz w:val="20"/>
          <w:szCs w:val="20"/>
          <w:lang w:val="es-ES"/>
        </w:rPr>
        <w:t>rótulos o etiquetas</w:t>
      </w:r>
      <w:r>
        <w:rPr>
          <w:rFonts w:ascii="Arial" w:hAnsi="Arial" w:cs="Arial"/>
          <w:bCs/>
          <w:sz w:val="20"/>
          <w:szCs w:val="20"/>
          <w:lang w:val="es-ES"/>
        </w:rPr>
        <w:t xml:space="preserve"> muestran el porcentaje correspondiente a cada sector.</w:t>
      </w:r>
    </w:p>
    <w:p w14:paraId="580FBF8D" w14:textId="79AA17D9" w:rsidR="000D4F3E" w:rsidRDefault="000D4F3E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>Se puede modificar el formato de los elementos del gráfico.</w:t>
      </w:r>
    </w:p>
    <w:p w14:paraId="70384316" w14:textId="2B528932" w:rsidR="000D4F3E" w:rsidRDefault="000D4F3E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55171C2A" w14:textId="4F856156" w:rsidR="008C3231" w:rsidRDefault="008C3231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>Se puede separar un sector del grafico haciendo clic sobre el y arrastrando con el mouse hacia afuera del gráfico.</w:t>
      </w:r>
    </w:p>
    <w:p w14:paraId="29D8B7A4" w14:textId="4AF3FFED" w:rsidR="008C3231" w:rsidRDefault="000D0CB8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 w:rsidRPr="000D0CB8">
        <w:rPr>
          <w:rFonts w:ascii="Arial" w:hAnsi="Arial" w:cs="Arial"/>
          <w:bCs/>
          <w:noProof/>
          <w:sz w:val="20"/>
          <w:szCs w:val="20"/>
          <w:lang w:val="es-ES"/>
        </w:rPr>
        <w:drawing>
          <wp:anchor distT="0" distB="0" distL="114300" distR="114300" simplePos="0" relativeHeight="251897856" behindDoc="0" locked="0" layoutInCell="1" allowOverlap="1" wp14:anchorId="72FE5427" wp14:editId="230CCE00">
            <wp:simplePos x="0" y="0"/>
            <wp:positionH relativeFrom="column">
              <wp:posOffset>2742565</wp:posOffset>
            </wp:positionH>
            <wp:positionV relativeFrom="paragraph">
              <wp:posOffset>2038</wp:posOffset>
            </wp:positionV>
            <wp:extent cx="3222845" cy="1952625"/>
            <wp:effectExtent l="152400" t="152400" r="358775" b="352425"/>
            <wp:wrapNone/>
            <wp:docPr id="12641172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117206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2845" cy="1952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E4DF11" w14:textId="77777777" w:rsidR="008C3231" w:rsidRDefault="008C3231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738A6A4B" w14:textId="77777777" w:rsidR="000D0CB8" w:rsidRDefault="000D0CB8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07CFE8A3" w14:textId="77777777" w:rsidR="000D0CB8" w:rsidRDefault="000D0CB8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33593AEE" w14:textId="77777777" w:rsidR="000D0CB8" w:rsidRDefault="000D0CB8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2508C6F8" w14:textId="77777777" w:rsidR="000D0CB8" w:rsidRDefault="000D0CB8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02A67E8A" w14:textId="77777777" w:rsidR="008C3231" w:rsidRDefault="008C3231" w:rsidP="00B60DFD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459919CF" w14:textId="47BB68ED" w:rsidR="008522A2" w:rsidRPr="00F035BE" w:rsidRDefault="008522A2" w:rsidP="008522A2">
      <w:pPr>
        <w:pStyle w:val="Normal1"/>
        <w:ind w:left="284" w:firstLine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noProof/>
          <w:sz w:val="20"/>
          <w:szCs w:val="20"/>
          <w:lang w:val="es-ES"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 wp14:anchorId="17B0D3CB" wp14:editId="2E6A8831">
                <wp:simplePos x="0" y="0"/>
                <wp:positionH relativeFrom="column">
                  <wp:posOffset>3495040</wp:posOffset>
                </wp:positionH>
                <wp:positionV relativeFrom="paragraph">
                  <wp:posOffset>161925</wp:posOffset>
                </wp:positionV>
                <wp:extent cx="1476375" cy="1454150"/>
                <wp:effectExtent l="152400" t="152400" r="390525" b="355600"/>
                <wp:wrapNone/>
                <wp:docPr id="276409783" name="Grupo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6375" cy="1454150"/>
                          <a:chOff x="0" y="0"/>
                          <a:chExt cx="1476375" cy="1454150"/>
                        </a:xfrm>
                      </wpg:grpSpPr>
                      <wpg:grpSp>
                        <wpg:cNvPr id="360567471" name="Grupo 10"/>
                        <wpg:cNvGrpSpPr/>
                        <wpg:grpSpPr>
                          <a:xfrm>
                            <a:off x="0" y="0"/>
                            <a:ext cx="1476375" cy="1454150"/>
                            <a:chOff x="0" y="0"/>
                            <a:chExt cx="1476375" cy="1454150"/>
                          </a:xfrm>
                        </wpg:grpSpPr>
                        <pic:pic xmlns:pic="http://schemas.openxmlformats.org/drawingml/2006/picture">
                          <pic:nvPicPr>
                            <pic:cNvPr id="470347948" name="Imagen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0">
                                      <a14:imgEffect>
                                        <a14:saturation sat="300000"/>
                                      </a14:imgEffect>
                                      <a14:imgEffect>
                                        <a14:brightnessContrast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0050" y="85725"/>
                              <a:ext cx="1076325" cy="13684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</pic:spPr>
                        </pic:pic>
                        <pic:pic xmlns:pic="http://schemas.openxmlformats.org/drawingml/2006/picture">
                          <pic:nvPicPr>
                            <pic:cNvPr id="2054444769" name="Imagen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52425" cy="29337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</pic:spPr>
                        </pic:pic>
                      </wpg:grpSp>
                      <wps:wsp>
                        <wps:cNvPr id="688760279" name="Elipse 11"/>
                        <wps:cNvSpPr/>
                        <wps:spPr>
                          <a:xfrm>
                            <a:off x="342900" y="714375"/>
                            <a:ext cx="495300" cy="306705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64E4F2" id="Grupo 12" o:spid="_x0000_s1026" style="position:absolute;margin-left:275.2pt;margin-top:12.75pt;width:116.25pt;height:114.5pt;z-index:251891712" coordsize="14763,1454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">
                <v:group id="Grupo 10" o:spid="_x0000_s1027" style="position:absolute;width:14763;height:14541" coordsize="14763,14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">
                  <v:shape id="Imagen 1" o:spid="_x0000_s1028" type="#_x0000_t75" style="position:absolute;left:4000;top:857;width:10763;height:13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">
                    <v:imagedata r:id="rId22" o:title=""/>
                    <v:shadow on="t" color="#333" opacity="42598f" origin="-.5,-.5" offset="2.74397mm,2.74397mm"/>
                  </v:shape>
                  <v:shape id="Imagen 1" o:spid="_x0000_s1029" type="#_x0000_t75" style="position:absolute;width:3524;height:2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">
                    <v:imagedata r:id="rId23" o:title=""/>
                    <v:shadow on="t" color="#333" opacity="42598f" origin="-.5,-.5" offset="2.74397mm,2.74397mm"/>
                  </v:shape>
                </v:group>
                <v:oval id="Elipse 11" o:spid="_x0000_s1030" style="position:absolute;left:3429;top:7143;width:4953;height:30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" filled="f" strokecolor="#00b050" strokeweight="2.25pt">
                  <v:shadow on="t" color="black" opacity="22937f" origin=",.5" offset="0,.63889mm"/>
                </v:oval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6545E618" wp14:editId="7DB84093">
            <wp:extent cx="190500" cy="171450"/>
            <wp:effectExtent l="0" t="0" r="0" b="0"/>
            <wp:docPr id="1517939457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37" t="28384" r="38266" b="26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6673">
        <w:rPr>
          <w:rFonts w:ascii="Arial" w:hAnsi="Arial" w:cs="Arial"/>
          <w:b/>
          <w:sz w:val="24"/>
          <w:szCs w:val="24"/>
          <w:lang w:eastAsia="en-US"/>
        </w:rPr>
        <w:t xml:space="preserve"> </w:t>
      </w:r>
      <w:r w:rsidRPr="00AA18EA">
        <w:rPr>
          <w:rFonts w:ascii="Arial" w:hAnsi="Arial" w:cs="Arial"/>
          <w:b/>
          <w:sz w:val="24"/>
          <w:szCs w:val="24"/>
          <w:lang w:eastAsia="en-US"/>
        </w:rPr>
        <w:t>Gráfico</w:t>
      </w:r>
      <w:r>
        <w:rPr>
          <w:rFonts w:ascii="Arial" w:hAnsi="Arial" w:cs="Arial"/>
          <w:b/>
          <w:sz w:val="24"/>
          <w:szCs w:val="24"/>
          <w:lang w:eastAsia="en-US"/>
        </w:rPr>
        <w:t xml:space="preserve"> Circular 3 D</w:t>
      </w:r>
    </w:p>
    <w:p w14:paraId="0E5742C4" w14:textId="5ADC90B1" w:rsidR="008522A2" w:rsidRDefault="008522A2" w:rsidP="008522A2">
      <w:pPr>
        <w:pStyle w:val="Normal1"/>
        <w:numPr>
          <w:ilvl w:val="0"/>
          <w:numId w:val="29"/>
        </w:numPr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Elegir el tipo de grafico </w:t>
      </w:r>
    </w:p>
    <w:p w14:paraId="44A914C5" w14:textId="6E5DC6CA" w:rsidR="008522A2" w:rsidRPr="000D4F3E" w:rsidRDefault="008522A2" w:rsidP="008522A2">
      <w:pPr>
        <w:pStyle w:val="Normal1"/>
        <w:ind w:left="284" w:firstLine="0"/>
        <w:jc w:val="both"/>
        <w:rPr>
          <w:rFonts w:ascii="Arial" w:hAnsi="Arial" w:cs="Arial"/>
          <w:b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             </w:t>
      </w:r>
      <w:r w:rsidRPr="000D4F3E">
        <w:rPr>
          <w:rFonts w:ascii="Arial" w:hAnsi="Arial" w:cs="Arial"/>
          <w:b/>
          <w:sz w:val="20"/>
          <w:szCs w:val="20"/>
          <w:lang w:val="es-ES"/>
        </w:rPr>
        <w:t xml:space="preserve">  Circular </w:t>
      </w:r>
      <w:r>
        <w:rPr>
          <w:rFonts w:ascii="Arial" w:hAnsi="Arial" w:cs="Arial"/>
          <w:b/>
          <w:sz w:val="20"/>
          <w:szCs w:val="20"/>
          <w:lang w:val="es-ES"/>
        </w:rPr>
        <w:t>3</w:t>
      </w:r>
      <w:r w:rsidRPr="000D4F3E">
        <w:rPr>
          <w:rFonts w:ascii="Arial" w:hAnsi="Arial" w:cs="Arial"/>
          <w:b/>
          <w:sz w:val="20"/>
          <w:szCs w:val="20"/>
          <w:lang w:val="es-ES"/>
        </w:rPr>
        <w:t>D</w:t>
      </w:r>
    </w:p>
    <w:p w14:paraId="49017166" w14:textId="61F03D19" w:rsidR="005D3F2A" w:rsidRDefault="009F3DC7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 xml:space="preserve">        </w:t>
      </w:r>
      <w:r w:rsidRPr="00A303BC">
        <w:rPr>
          <w:rFonts w:ascii="Arial" w:hAnsi="Arial" w:cs="Arial"/>
          <w:bCs/>
          <w:sz w:val="20"/>
          <w:szCs w:val="20"/>
          <w:lang w:val="es-ES"/>
        </w:rPr>
        <w:t xml:space="preserve">Muestra los datos con una perspectiva </w:t>
      </w:r>
      <w:r w:rsidRPr="00A303BC">
        <w:rPr>
          <w:rFonts w:ascii="Arial" w:hAnsi="Arial" w:cs="Arial"/>
          <w:b/>
          <w:bCs/>
          <w:sz w:val="20"/>
          <w:szCs w:val="20"/>
          <w:lang w:val="es-ES"/>
        </w:rPr>
        <w:t>3D</w:t>
      </w:r>
    </w:p>
    <w:p w14:paraId="57683630" w14:textId="763D05BB" w:rsidR="005D3F2A" w:rsidRDefault="005D3F2A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53C6EE58" w14:textId="3DE61D07" w:rsidR="005D3F2A" w:rsidRDefault="000D0CB8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 w:rsidRPr="00FC239F">
        <w:rPr>
          <w:rFonts w:ascii="Arial" w:hAnsi="Arial" w:cs="Arial"/>
          <w:bCs/>
          <w:noProof/>
          <w:sz w:val="20"/>
          <w:szCs w:val="20"/>
          <w:lang w:val="es-ES"/>
        </w:rPr>
        <w:drawing>
          <wp:anchor distT="0" distB="0" distL="114300" distR="114300" simplePos="0" relativeHeight="251892736" behindDoc="0" locked="0" layoutInCell="1" allowOverlap="1" wp14:anchorId="0A583B7B" wp14:editId="47F790DF">
            <wp:simplePos x="0" y="0"/>
            <wp:positionH relativeFrom="column">
              <wp:posOffset>2971165</wp:posOffset>
            </wp:positionH>
            <wp:positionV relativeFrom="paragraph">
              <wp:posOffset>173356</wp:posOffset>
            </wp:positionV>
            <wp:extent cx="3284559" cy="1976244"/>
            <wp:effectExtent l="152400" t="152400" r="354330" b="367030"/>
            <wp:wrapNone/>
            <wp:docPr id="7492588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258866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783" cy="19775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F93BD8" w14:textId="00B1BE81" w:rsidR="008522A2" w:rsidRDefault="008522A2" w:rsidP="008522A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  <w:r>
        <w:rPr>
          <w:rFonts w:ascii="Arial" w:hAnsi="Arial" w:cs="Arial"/>
          <w:bCs/>
          <w:sz w:val="20"/>
          <w:szCs w:val="20"/>
          <w:lang w:val="es-ES"/>
        </w:rPr>
        <w:t>Se obtiene el siguiente resultado:</w:t>
      </w:r>
    </w:p>
    <w:p w14:paraId="11B285F5" w14:textId="3BB09B8D" w:rsidR="00C30D98" w:rsidRDefault="00C30D98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08C9C646" w14:textId="5B77133E" w:rsidR="00C30D98" w:rsidRDefault="00C30D98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07066C02" w14:textId="77777777" w:rsidR="00B44C94" w:rsidRDefault="00B44C94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1C6A43FF" w14:textId="77777777" w:rsidR="00B44C94" w:rsidRDefault="00B44C94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33BF5B1D" w14:textId="77777777" w:rsidR="00B44C94" w:rsidRDefault="00B44C94" w:rsidP="00512C82">
      <w:pPr>
        <w:pStyle w:val="Normal1"/>
        <w:ind w:left="284" w:firstLine="0"/>
        <w:jc w:val="both"/>
        <w:rPr>
          <w:rFonts w:ascii="Arial" w:hAnsi="Arial" w:cs="Arial"/>
          <w:bCs/>
          <w:sz w:val="20"/>
          <w:szCs w:val="20"/>
          <w:lang w:val="es-ES"/>
        </w:rPr>
      </w:pPr>
    </w:p>
    <w:p w14:paraId="51774FBA" w14:textId="48E2A991" w:rsidR="005E068D" w:rsidRDefault="009E042E" w:rsidP="00F10095">
      <w:pPr>
        <w:pStyle w:val="Normal1"/>
        <w:ind w:left="284" w:firstLine="0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5E068D" w:rsidRPr="005E068D">
        <w:rPr>
          <w:rFonts w:ascii="Arial" w:hAnsi="Arial" w:cs="Arial"/>
          <w:b/>
          <w:bCs/>
          <w:noProof/>
          <w:sz w:val="20"/>
          <w:szCs w:val="20"/>
        </w:rPr>
        <w:t xml:space="preserve">Ejercicio 1 – </w:t>
      </w:r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abrir el archivo </w:t>
      </w:r>
      <w:bookmarkStart w:id="6" w:name="_Hlk228433853"/>
      <w:sdt>
        <w:sdtPr>
          <w:rPr>
            <w:rFonts w:ascii="Arial" w:hAnsi="Arial" w:cs="Arial"/>
            <w:b/>
            <w:bCs/>
            <w:sz w:val="20"/>
            <w:szCs w:val="20"/>
          </w:rPr>
          <w:id w:val="-1057468213"/>
          <w:placeholder>
            <w:docPart w:val="55685122ED684DD2B67546D82B80BC6F"/>
          </w:placeholder>
        </w:sdtPr>
        <w:sdtContent>
          <w:r w:rsidR="005F7A61">
            <w:rPr>
              <w:rFonts w:ascii="Arial" w:hAnsi="Arial" w:cs="Arial"/>
              <w:b/>
              <w:bCs/>
              <w:sz w:val="20"/>
              <w:szCs w:val="20"/>
            </w:rPr>
            <w:t xml:space="preserve">Practica Excel </w:t>
          </w:r>
          <w:proofErr w:type="spellStart"/>
          <w:r w:rsidR="005F7A61">
            <w:rPr>
              <w:rFonts w:ascii="Arial" w:hAnsi="Arial" w:cs="Arial"/>
              <w:b/>
              <w:bCs/>
              <w:sz w:val="20"/>
              <w:szCs w:val="20"/>
            </w:rPr>
            <w:t>Jr</w:t>
          </w:r>
          <w:proofErr w:type="spellEnd"/>
          <w:r w:rsidR="005F7A61">
            <w:rPr>
              <w:rFonts w:ascii="Arial" w:hAnsi="Arial" w:cs="Arial"/>
              <w:b/>
              <w:bCs/>
              <w:sz w:val="20"/>
              <w:szCs w:val="20"/>
            </w:rPr>
            <w:t xml:space="preserve"> Gráficos</w:t>
          </w:r>
          <w:r w:rsidR="00B86E4D">
            <w:rPr>
              <w:rFonts w:ascii="Arial" w:hAnsi="Arial" w:cs="Arial"/>
              <w:b/>
              <w:bCs/>
              <w:sz w:val="20"/>
              <w:szCs w:val="20"/>
            </w:rPr>
            <w:t xml:space="preserve"> </w:t>
          </w:r>
          <w:r w:rsidR="005F7A61">
            <w:rPr>
              <w:rFonts w:ascii="Arial" w:hAnsi="Arial" w:cs="Arial"/>
              <w:b/>
              <w:bCs/>
              <w:sz w:val="20"/>
              <w:szCs w:val="20"/>
            </w:rPr>
            <w:t>Circular y Circular 3D</w:t>
          </w:r>
          <w:bookmarkEnd w:id="6"/>
          <w:r w:rsidR="00400070">
            <w:rPr>
              <w:rFonts w:ascii="Arial" w:hAnsi="Arial" w:cs="Arial"/>
              <w:b/>
              <w:bCs/>
              <w:sz w:val="20"/>
              <w:szCs w:val="20"/>
            </w:rPr>
            <w:t>,</w:t>
          </w:r>
        </w:sdtContent>
      </w:sdt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  hoja 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-679282345"/>
          <w:placeholder>
            <w:docPart w:val="C4CB3993EA654B32B5F6A8CE8DDD5ECD"/>
          </w:placeholder>
        </w:sdtPr>
        <w:sdtContent>
          <w:r w:rsidR="00607073">
            <w:rPr>
              <w:rFonts w:ascii="Arial" w:hAnsi="Arial" w:cs="Arial"/>
              <w:b/>
              <w:bCs/>
              <w:sz w:val="20"/>
              <w:szCs w:val="20"/>
            </w:rPr>
            <w:t>Ej1</w:t>
          </w:r>
        </w:sdtContent>
      </w:sdt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 de la carpeta </w:t>
      </w:r>
      <w:bookmarkStart w:id="7" w:name="_Hlk228433895"/>
      <w:sdt>
        <w:sdtPr>
          <w:rPr>
            <w:rFonts w:ascii="Arial" w:hAnsi="Arial" w:cs="Arial"/>
            <w:b/>
            <w:bCs/>
            <w:sz w:val="20"/>
            <w:szCs w:val="20"/>
          </w:rPr>
          <w:id w:val="1298727516"/>
          <w:placeholder>
            <w:docPart w:val="9CFA16A56EB44172B63DB8BCF9C2E943"/>
          </w:placeholder>
        </w:sdtPr>
        <w:sdtContent>
          <w:r w:rsidR="00607073">
            <w:rPr>
              <w:rFonts w:ascii="Arial" w:hAnsi="Arial" w:cs="Arial"/>
              <w:b/>
              <w:bCs/>
              <w:sz w:val="20"/>
              <w:szCs w:val="20"/>
            </w:rPr>
            <w:t>Pr</w:t>
          </w:r>
          <w:r w:rsidR="00D609C4">
            <w:rPr>
              <w:rFonts w:ascii="Arial" w:hAnsi="Arial" w:cs="Arial"/>
              <w:b/>
              <w:bCs/>
              <w:sz w:val="20"/>
              <w:szCs w:val="20"/>
            </w:rPr>
            <w:t>á</w:t>
          </w:r>
          <w:r w:rsidR="00607073">
            <w:rPr>
              <w:rFonts w:ascii="Arial" w:hAnsi="Arial" w:cs="Arial"/>
              <w:b/>
              <w:bCs/>
              <w:sz w:val="20"/>
              <w:szCs w:val="20"/>
            </w:rPr>
            <w:t xml:space="preserve">ctica </w:t>
          </w:r>
          <w:r w:rsidR="005F7A61">
            <w:rPr>
              <w:rFonts w:ascii="Arial" w:hAnsi="Arial" w:cs="Arial"/>
              <w:b/>
              <w:bCs/>
              <w:sz w:val="20"/>
              <w:szCs w:val="20"/>
            </w:rPr>
            <w:t xml:space="preserve">MS </w:t>
          </w:r>
          <w:r w:rsidR="003E704D">
            <w:rPr>
              <w:rFonts w:ascii="Arial" w:hAnsi="Arial" w:cs="Arial"/>
              <w:b/>
              <w:bCs/>
              <w:sz w:val="20"/>
              <w:szCs w:val="20"/>
            </w:rPr>
            <w:t xml:space="preserve">Excel </w:t>
          </w:r>
          <w:r w:rsidR="00E13305">
            <w:rPr>
              <w:rFonts w:ascii="Arial" w:hAnsi="Arial" w:cs="Arial"/>
              <w:b/>
              <w:bCs/>
              <w:sz w:val="20"/>
              <w:szCs w:val="20"/>
            </w:rPr>
            <w:t xml:space="preserve">Junior </w:t>
          </w:r>
          <w:r w:rsidR="005F7A61">
            <w:rPr>
              <w:rFonts w:ascii="Arial" w:hAnsi="Arial" w:cs="Arial"/>
              <w:b/>
              <w:bCs/>
              <w:sz w:val="20"/>
              <w:szCs w:val="20"/>
            </w:rPr>
            <w:t>Gráficos</w:t>
          </w:r>
          <w:r w:rsidR="00B86E4D">
            <w:rPr>
              <w:rFonts w:ascii="Arial" w:hAnsi="Arial" w:cs="Arial"/>
              <w:b/>
              <w:bCs/>
              <w:sz w:val="20"/>
              <w:szCs w:val="20"/>
            </w:rPr>
            <w:t xml:space="preserve"> </w:t>
          </w:r>
          <w:r w:rsidR="005F7A61">
            <w:rPr>
              <w:rFonts w:ascii="Arial" w:hAnsi="Arial" w:cs="Arial"/>
              <w:b/>
              <w:bCs/>
              <w:sz w:val="20"/>
              <w:szCs w:val="20"/>
            </w:rPr>
            <w:t>estándar Circular y Circular 3D</w:t>
          </w:r>
        </w:sdtContent>
      </w:sdt>
      <w:bookmarkEnd w:id="7"/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 </w:t>
      </w:r>
    </w:p>
    <w:tbl>
      <w:tblPr>
        <w:tblStyle w:val="Tablaconcuadrcula"/>
        <w:tblW w:w="9929" w:type="dxa"/>
        <w:tblLayout w:type="fixed"/>
        <w:tblLook w:val="04A0" w:firstRow="1" w:lastRow="0" w:firstColumn="1" w:lastColumn="0" w:noHBand="0" w:noVBand="1"/>
      </w:tblPr>
      <w:tblGrid>
        <w:gridCol w:w="709"/>
        <w:gridCol w:w="9220"/>
      </w:tblGrid>
      <w:tr w:rsidR="00BA4318" w:rsidRPr="00C9189B" w14:paraId="492CC0A0" w14:textId="77777777" w:rsidTr="00B9062A">
        <w:trPr>
          <w:trHeight w:hRule="exact" w:val="1820"/>
        </w:trPr>
        <w:tc>
          <w:tcPr>
            <w:tcW w:w="709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shd w:val="clear" w:color="auto" w:fill="A0E472"/>
            <w:vAlign w:val="center"/>
          </w:tcPr>
          <w:p w14:paraId="693A66B6" w14:textId="77777777" w:rsidR="00BA4318" w:rsidRPr="00C9189B" w:rsidRDefault="00BA4318" w:rsidP="00B865FC">
            <w:pPr>
              <w:spacing w:line="276" w:lineRule="auto"/>
              <w:ind w:left="0" w:hanging="2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C9189B">
              <w:rPr>
                <w:rFonts w:ascii="Arial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9220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shd w:val="clear" w:color="auto" w:fill="A0E472"/>
            <w:vAlign w:val="center"/>
          </w:tcPr>
          <w:p w14:paraId="1F10E5CD" w14:textId="77777777" w:rsidR="00BA4318" w:rsidRDefault="00BA4318" w:rsidP="005F7A61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Para resolver este ejercicio se deberá</w:t>
            </w:r>
            <w:r w:rsidR="00B44F84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 w:rsidR="002873E9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aplicar el concepto de </w:t>
            </w:r>
            <w:r w:rsidR="00B86E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distintos tipos de gráficos </w:t>
            </w:r>
            <w:r w:rsidR="00FC239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circulares</w:t>
            </w:r>
            <w:r w:rsidR="00B86E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.</w:t>
            </w:r>
          </w:p>
          <w:p w14:paraId="7E3F503C" w14:textId="77777777" w:rsidR="005F7A61" w:rsidRDefault="005F7A61" w:rsidP="005F7A61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Formato de acuerdo a imagen.</w:t>
            </w:r>
            <w:r w:rsidR="00B9062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14:paraId="5AE2B3B6" w14:textId="77777777" w:rsidR="00B9062A" w:rsidRDefault="00B9062A" w:rsidP="005F7A61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Relleno Grafico Trimestre 3 Sector CABA, im1.jpg (carpeta de Practica).</w:t>
            </w:r>
          </w:p>
          <w:p w14:paraId="008353A6" w14:textId="066C3AC9" w:rsidR="00B9062A" w:rsidRPr="00C9189B" w:rsidRDefault="00B9062A" w:rsidP="005F7A61">
            <w:pPr>
              <w:spacing w:line="276" w:lineRule="auto"/>
              <w:ind w:left="0" w:hanging="2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Relleno Grafico Total Sector CABA, imagen que se encuentra en la hoja.</w:t>
            </w:r>
          </w:p>
        </w:tc>
      </w:tr>
      <w:tr w:rsidR="00D609C4" w:rsidRPr="00C9189B" w14:paraId="0BC95D8A" w14:textId="77777777" w:rsidTr="00EA2FC3">
        <w:trPr>
          <w:trHeight w:hRule="exact" w:val="441"/>
        </w:trPr>
        <w:tc>
          <w:tcPr>
            <w:tcW w:w="709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vAlign w:val="center"/>
          </w:tcPr>
          <w:p w14:paraId="54E6923E" w14:textId="77777777" w:rsidR="00D609C4" w:rsidRPr="00C9189B" w:rsidRDefault="00A02309" w:rsidP="00D609C4">
            <w:pPr>
              <w:spacing w:line="276" w:lineRule="auto"/>
              <w:ind w:left="0" w:hanging="2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9220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vAlign w:val="center"/>
          </w:tcPr>
          <w:p w14:paraId="2C852AD8" w14:textId="7C5B9D18" w:rsidR="00D609C4" w:rsidRDefault="00D609C4" w:rsidP="00904836">
            <w:pPr>
              <w:spacing w:line="276" w:lineRule="auto"/>
              <w:ind w:left="0" w:hanging="2"/>
              <w:rPr>
                <w:rFonts w:ascii="Arial" w:hAnsi="Arial" w:cs="Arial"/>
                <w:noProof/>
                <w:sz w:val="20"/>
                <w:szCs w:val="20"/>
              </w:rPr>
            </w:pPr>
            <w:r w:rsidRPr="00D609C4">
              <w:rPr>
                <w:rFonts w:ascii="Arial" w:hAnsi="Arial" w:cs="Arial"/>
                <w:noProof/>
                <w:sz w:val="20"/>
                <w:szCs w:val="20"/>
              </w:rPr>
              <w:t xml:space="preserve">Guardar el archivo como </w:t>
            </w:r>
            <w:r w:rsidRPr="005F7A61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Resuelto</w:t>
            </w:r>
            <w:r w:rsidRPr="00D609C4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="005F7A61" w:rsidRPr="005F7A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Practica Excel </w:t>
            </w:r>
            <w:proofErr w:type="spellStart"/>
            <w:r w:rsidR="005F7A61" w:rsidRPr="005F7A61">
              <w:rPr>
                <w:rFonts w:ascii="Arial" w:hAnsi="Arial" w:cs="Arial"/>
                <w:b/>
                <w:bCs/>
                <w:sz w:val="20"/>
                <w:szCs w:val="20"/>
              </w:rPr>
              <w:t>Jr</w:t>
            </w:r>
            <w:proofErr w:type="spellEnd"/>
            <w:r w:rsidR="005F7A61" w:rsidRPr="005F7A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Gráficos Circular y Circular 3D</w:t>
            </w:r>
          </w:p>
        </w:tc>
      </w:tr>
    </w:tbl>
    <w:p w14:paraId="47162C08" w14:textId="272837F0" w:rsidR="008712DE" w:rsidRDefault="008B5D44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 wp14:anchorId="4CF6C907" wp14:editId="4D250DEE">
                <wp:simplePos x="0" y="0"/>
                <wp:positionH relativeFrom="column">
                  <wp:posOffset>-635</wp:posOffset>
                </wp:positionH>
                <wp:positionV relativeFrom="paragraph">
                  <wp:posOffset>90170</wp:posOffset>
                </wp:positionV>
                <wp:extent cx="6264275" cy="6172200"/>
                <wp:effectExtent l="0" t="0" r="3175" b="361950"/>
                <wp:wrapNone/>
                <wp:docPr id="415898034" name="Grupo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4275" cy="6172200"/>
                          <a:chOff x="0" y="0"/>
                          <a:chExt cx="6264275" cy="6172200"/>
                        </a:xfrm>
                      </wpg:grpSpPr>
                      <pic:pic xmlns:pic="http://schemas.openxmlformats.org/drawingml/2006/picture">
                        <pic:nvPicPr>
                          <pic:cNvPr id="729461917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4275" cy="3822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3618061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04900" y="4124325"/>
                            <a:ext cx="3714750" cy="204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C98317" id="Grupo 14" o:spid="_x0000_s1026" style="position:absolute;margin-left:-.05pt;margin-top:7.1pt;width:493.25pt;height:486pt;z-index:251895808" coordsize="62642,617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">
                <v:shape id="Imagen 1" o:spid="_x0000_s1027" type="#_x0000_t75" style="position:absolute;width:62642;height:382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">
                  <v:imagedata r:id="rId30" o:title=""/>
                </v:shape>
                <v:shape id="Imagen 1" o:spid="_x0000_s1028" type="#_x0000_t75" style="position:absolute;left:11049;top:41243;width:37147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">
                  <v:imagedata r:id="rId31" o:title="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38A411E3" w14:textId="3B0F3D81" w:rsidR="00AF0D90" w:rsidRPr="008B7251" w:rsidRDefault="00AF0D90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  <w:lang w:val="es-MX"/>
        </w:rPr>
      </w:pPr>
    </w:p>
    <w:p w14:paraId="094F0949" w14:textId="77777777" w:rsidR="008712DE" w:rsidRDefault="008712DE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3823E480" w14:textId="77777777" w:rsidR="008712DE" w:rsidRPr="008517F4" w:rsidRDefault="008712DE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  <w:lang w:val="es-ES"/>
        </w:rPr>
      </w:pPr>
    </w:p>
    <w:p w14:paraId="5401D811" w14:textId="77777777" w:rsidR="008712DE" w:rsidRDefault="008712DE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65CAEEA6" w14:textId="77777777" w:rsidR="005C292B" w:rsidRDefault="005C292B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3532346A" w14:textId="77777777" w:rsidR="005C292B" w:rsidRDefault="005C292B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6211A5BD" w14:textId="77777777" w:rsidR="00E71C50" w:rsidRDefault="00E71C50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73CD9E10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5508C563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C5C2468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05ED44C5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E3F5AD0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5D1646F4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1410B753" w14:textId="05A4F021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50710FA0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026CA21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9E94BE1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2074748A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6F7218AA" w14:textId="77777777" w:rsidR="00EB2EDD" w:rsidRDefault="00EB2ED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16D0F6E5" w14:textId="77777777" w:rsidR="000D0CB8" w:rsidRDefault="000D0CB8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3261EAB0" w14:textId="77777777" w:rsidR="000D0CB8" w:rsidRDefault="000D0CB8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89C73F0" w14:textId="6412126D" w:rsidR="005E068D" w:rsidRDefault="005E068D" w:rsidP="005E068D">
      <w:pPr>
        <w:pStyle w:val="Normal1"/>
        <w:numPr>
          <w:ilvl w:val="0"/>
          <w:numId w:val="16"/>
        </w:numPr>
        <w:jc w:val="both"/>
        <w:rPr>
          <w:rFonts w:ascii="Arial" w:hAnsi="Arial" w:cs="Arial"/>
          <w:b/>
          <w:bCs/>
          <w:sz w:val="20"/>
          <w:szCs w:val="20"/>
        </w:rPr>
      </w:pPr>
      <w:r w:rsidRPr="005E068D">
        <w:rPr>
          <w:rFonts w:ascii="Arial" w:hAnsi="Arial" w:cs="Arial"/>
          <w:b/>
          <w:bCs/>
          <w:noProof/>
          <w:sz w:val="20"/>
          <w:szCs w:val="20"/>
        </w:rPr>
        <w:lastRenderedPageBreak/>
        <w:t xml:space="preserve">Ejercicio 2 – </w:t>
      </w:r>
      <w:r w:rsidRPr="005E068D">
        <w:rPr>
          <w:rFonts w:ascii="Arial" w:hAnsi="Arial" w:cs="Arial"/>
          <w:b/>
          <w:bCs/>
          <w:sz w:val="20"/>
          <w:szCs w:val="20"/>
        </w:rPr>
        <w:t xml:space="preserve">abrir el archivo 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-972369486"/>
          <w:placeholder>
            <w:docPart w:val="13A52A2ED0844DDA9FE388291D933A3D"/>
          </w:placeholder>
        </w:sdtPr>
        <w:sdtContent>
          <w:r w:rsidR="005723AF">
            <w:rPr>
              <w:rFonts w:ascii="Arial" w:hAnsi="Arial" w:cs="Arial"/>
              <w:b/>
              <w:bCs/>
              <w:sz w:val="20"/>
              <w:szCs w:val="20"/>
            </w:rPr>
            <w:t xml:space="preserve">Resuelto </w:t>
          </w:r>
          <w:r w:rsidR="005F7A61" w:rsidRPr="005F7A61">
            <w:rPr>
              <w:rFonts w:ascii="Arial" w:hAnsi="Arial" w:cs="Arial"/>
              <w:b/>
              <w:bCs/>
              <w:sz w:val="20"/>
              <w:szCs w:val="20"/>
            </w:rPr>
            <w:t xml:space="preserve">Practica Excel </w:t>
          </w:r>
          <w:proofErr w:type="spellStart"/>
          <w:r w:rsidR="005F7A61" w:rsidRPr="005F7A61">
            <w:rPr>
              <w:rFonts w:ascii="Arial" w:hAnsi="Arial" w:cs="Arial"/>
              <w:b/>
              <w:bCs/>
              <w:sz w:val="20"/>
              <w:szCs w:val="20"/>
            </w:rPr>
            <w:t>Jr</w:t>
          </w:r>
          <w:proofErr w:type="spellEnd"/>
          <w:r w:rsidR="005F7A61" w:rsidRPr="005F7A61">
            <w:rPr>
              <w:rFonts w:ascii="Arial" w:hAnsi="Arial" w:cs="Arial"/>
              <w:b/>
              <w:bCs/>
              <w:sz w:val="20"/>
              <w:szCs w:val="20"/>
            </w:rPr>
            <w:t xml:space="preserve"> Gráficos Circular y Circular 3D</w:t>
          </w:r>
        </w:sdtContent>
      </w:sdt>
      <w:r w:rsidRPr="005E068D">
        <w:rPr>
          <w:rFonts w:ascii="Arial" w:hAnsi="Arial" w:cs="Arial"/>
          <w:b/>
          <w:bCs/>
          <w:sz w:val="20"/>
          <w:szCs w:val="20"/>
        </w:rPr>
        <w:t xml:space="preserve">, </w:t>
      </w:r>
      <w:r w:rsidR="00E900BF">
        <w:rPr>
          <w:rFonts w:ascii="Arial" w:hAnsi="Arial" w:cs="Arial"/>
          <w:b/>
          <w:bCs/>
          <w:sz w:val="20"/>
          <w:szCs w:val="20"/>
        </w:rPr>
        <w:t>hoja</w:t>
      </w:r>
      <w:r w:rsidR="00D609C4">
        <w:rPr>
          <w:rFonts w:ascii="Arial" w:hAnsi="Arial" w:cs="Arial"/>
          <w:b/>
          <w:bCs/>
          <w:sz w:val="20"/>
          <w:szCs w:val="20"/>
        </w:rPr>
        <w:t xml:space="preserve"> </w:t>
      </w:r>
      <w:r w:rsidR="008517F4">
        <w:rPr>
          <w:rFonts w:ascii="Arial" w:hAnsi="Arial" w:cs="Arial"/>
          <w:b/>
          <w:bCs/>
          <w:sz w:val="20"/>
          <w:szCs w:val="20"/>
        </w:rPr>
        <w:t>Ej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200442983"/>
          <w:placeholder>
            <w:docPart w:val="5CAD7DA774A7482EAC300653E25C003F"/>
          </w:placeholder>
        </w:sdtPr>
        <w:sdtContent>
          <w:r w:rsidR="00D609C4">
            <w:rPr>
              <w:rFonts w:ascii="Arial" w:hAnsi="Arial" w:cs="Arial"/>
              <w:b/>
              <w:bCs/>
              <w:sz w:val="20"/>
              <w:szCs w:val="20"/>
            </w:rPr>
            <w:t>2</w:t>
          </w:r>
        </w:sdtContent>
      </w:sdt>
      <w:r w:rsidRPr="005E068D">
        <w:rPr>
          <w:rFonts w:ascii="Arial" w:hAnsi="Arial" w:cs="Arial"/>
          <w:b/>
          <w:bCs/>
          <w:sz w:val="20"/>
          <w:szCs w:val="20"/>
        </w:rPr>
        <w:t xml:space="preserve"> de la carpeta 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-1217661056"/>
          <w:placeholder>
            <w:docPart w:val="2D51110FE174483EB7F6FA77DA7D8832"/>
          </w:placeholder>
        </w:sdtPr>
        <w:sdtContent>
          <w:sdt>
            <w:sdtPr>
              <w:rPr>
                <w:rFonts w:ascii="Arial" w:hAnsi="Arial" w:cs="Arial"/>
                <w:b/>
                <w:bCs/>
                <w:sz w:val="20"/>
                <w:szCs w:val="20"/>
              </w:rPr>
              <w:id w:val="352304918"/>
              <w:placeholder>
                <w:docPart w:val="750CABE1C2014BEC84449A45772AC3DF"/>
              </w:placeholder>
            </w:sdtPr>
            <w:sdtContent>
              <w:sdt>
                <w:sdtPr>
                  <w:rPr>
                    <w:rFonts w:ascii="Arial" w:hAnsi="Arial" w:cs="Arial"/>
                    <w:b/>
                    <w:bCs/>
                    <w:sz w:val="20"/>
                    <w:szCs w:val="20"/>
                  </w:rPr>
                  <w:id w:val="-1358583285"/>
                  <w:placeholder>
                    <w:docPart w:val="31010F76FBD9495885371F34FDAF7CFD"/>
                  </w:placeholder>
                </w:sdtPr>
                <w:sdtContent>
                  <w:r w:rsidR="005F7A61" w:rsidRPr="005F7A6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Práctica MS Excel Junior Gráficos estándar Circular y Circular 3D</w:t>
                  </w:r>
                </w:sdtContent>
              </w:sdt>
            </w:sdtContent>
          </w:sdt>
        </w:sdtContent>
      </w:sdt>
      <w:r w:rsidRPr="005E068D">
        <w:rPr>
          <w:rFonts w:ascii="Arial" w:hAnsi="Arial" w:cs="Arial"/>
          <w:b/>
          <w:bCs/>
          <w:sz w:val="20"/>
          <w:szCs w:val="20"/>
        </w:rPr>
        <w:t xml:space="preserve"> </w:t>
      </w:r>
    </w:p>
    <w:tbl>
      <w:tblPr>
        <w:tblStyle w:val="Tablaconcuadrcula"/>
        <w:tblW w:w="9884" w:type="dxa"/>
        <w:tblLayout w:type="fixed"/>
        <w:tblLook w:val="04A0" w:firstRow="1" w:lastRow="0" w:firstColumn="1" w:lastColumn="0" w:noHBand="0" w:noVBand="1"/>
      </w:tblPr>
      <w:tblGrid>
        <w:gridCol w:w="706"/>
        <w:gridCol w:w="9178"/>
      </w:tblGrid>
      <w:tr w:rsidR="00C850A2" w:rsidRPr="00C9189B" w14:paraId="69E70C0E" w14:textId="77777777" w:rsidTr="00FC02CB">
        <w:trPr>
          <w:trHeight w:hRule="exact" w:val="1842"/>
        </w:trPr>
        <w:tc>
          <w:tcPr>
            <w:tcW w:w="706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shd w:val="clear" w:color="auto" w:fill="A0E472"/>
            <w:vAlign w:val="center"/>
          </w:tcPr>
          <w:p w14:paraId="351898ED" w14:textId="77777777" w:rsidR="00C850A2" w:rsidRPr="00C9189B" w:rsidRDefault="00C850A2" w:rsidP="00C850A2">
            <w:pPr>
              <w:spacing w:line="276" w:lineRule="auto"/>
              <w:ind w:left="0" w:hanging="2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C9189B">
              <w:rPr>
                <w:rFonts w:ascii="Arial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9178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shd w:val="clear" w:color="auto" w:fill="A0E472"/>
            <w:vAlign w:val="center"/>
          </w:tcPr>
          <w:p w14:paraId="03B7EE77" w14:textId="77777777" w:rsidR="00C850A2" w:rsidRDefault="008C7A54" w:rsidP="00B44F84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 w:rsidRPr="008C7A54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Para re</w:t>
            </w:r>
            <w:r w:rsidR="00E9216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solver este ejercicio se deberá</w:t>
            </w:r>
            <w:r w:rsidRPr="008C7A54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 w:rsidR="00B86E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concepto </w:t>
            </w:r>
            <w:r w:rsidR="00B86E4D" w:rsidRPr="00B86E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de distintos tipos de gráficos </w:t>
            </w:r>
            <w:r w:rsidR="00FC239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circulares</w:t>
            </w:r>
            <w:r w:rsidR="00B86E4D" w:rsidRPr="00B86E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.</w:t>
            </w:r>
          </w:p>
          <w:p w14:paraId="53B865ED" w14:textId="77777777" w:rsidR="00FC02CB" w:rsidRDefault="00FC02CB" w:rsidP="00FC02CB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Formato de acuerdo a imagen. </w:t>
            </w:r>
          </w:p>
          <w:p w14:paraId="5A5CD152" w14:textId="129A0D15" w:rsidR="000D0CB8" w:rsidRPr="000D0CB8" w:rsidRDefault="000D0CB8" w:rsidP="000D0CB8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Relleno </w:t>
            </w: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Area de 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Grafico </w:t>
            </w: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SUELDO BASICO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im</w:t>
            </w: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.jpg (carpeta de Practica).</w:t>
            </w:r>
          </w:p>
          <w:p w14:paraId="0B843225" w14:textId="2425211F" w:rsidR="000D0CB8" w:rsidRDefault="00FC02CB" w:rsidP="00B44F84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Relleno Sector Administrativa</w:t>
            </w:r>
            <w:r w:rsidR="00621506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Grafico TOTAL A COBRAR</w:t>
            </w: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im2.jpg (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carpeta de Practica).</w:t>
            </w:r>
          </w:p>
          <w:p w14:paraId="78639EA5" w14:textId="77777777" w:rsidR="00FC02CB" w:rsidRDefault="00FC02CB" w:rsidP="00B44F84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</w:p>
          <w:p w14:paraId="1954DE8D" w14:textId="77777777" w:rsidR="000D0CB8" w:rsidRDefault="000D0CB8" w:rsidP="00B44F84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</w:p>
          <w:p w14:paraId="4B1A69A4" w14:textId="2D0CAD30" w:rsidR="005F7A61" w:rsidRDefault="005F7A61" w:rsidP="00B44F84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rmato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de acuerdo a imagen.</w:t>
            </w:r>
          </w:p>
          <w:p w14:paraId="0BAF94AB" w14:textId="223880E0" w:rsidR="000D0CB8" w:rsidRPr="00630856" w:rsidRDefault="000D0CB8" w:rsidP="00B44F84">
            <w:pPr>
              <w:spacing w:line="276" w:lineRule="auto"/>
              <w:ind w:left="0" w:hanging="2"/>
              <w:rPr>
                <w:rFonts w:ascii="Arial" w:hAnsi="Arial" w:cs="Arial"/>
                <w:noProof/>
                <w:sz w:val="20"/>
                <w:szCs w:val="20"/>
                <w:lang w:val="es-ES"/>
              </w:rPr>
            </w:pPr>
          </w:p>
        </w:tc>
      </w:tr>
      <w:tr w:rsidR="00C850A2" w:rsidRPr="00C9189B" w14:paraId="1552FA5E" w14:textId="77777777" w:rsidTr="00A02309">
        <w:trPr>
          <w:trHeight w:hRule="exact" w:val="463"/>
        </w:trPr>
        <w:tc>
          <w:tcPr>
            <w:tcW w:w="706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vAlign w:val="center"/>
          </w:tcPr>
          <w:p w14:paraId="5FC66E2B" w14:textId="77777777" w:rsidR="00C850A2" w:rsidRPr="00C9189B" w:rsidRDefault="00A02309" w:rsidP="00C850A2">
            <w:pPr>
              <w:spacing w:line="276" w:lineRule="auto"/>
              <w:ind w:left="0" w:hanging="2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9178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vAlign w:val="center"/>
          </w:tcPr>
          <w:p w14:paraId="5A7D55D7" w14:textId="2ED3725E" w:rsidR="00C850A2" w:rsidRPr="00C9189B" w:rsidRDefault="00AB7C95" w:rsidP="008C7A54">
            <w:pPr>
              <w:spacing w:line="276" w:lineRule="auto"/>
              <w:ind w:left="0" w:hanging="2"/>
              <w:rPr>
                <w:rFonts w:ascii="Arial" w:hAnsi="Arial" w:cs="Arial"/>
                <w:noProof/>
                <w:sz w:val="20"/>
                <w:szCs w:val="20"/>
              </w:rPr>
            </w:pPr>
            <w:r w:rsidRPr="00AB7C95">
              <w:rPr>
                <w:rFonts w:ascii="Arial" w:hAnsi="Arial" w:cs="Arial"/>
                <w:noProof/>
                <w:sz w:val="20"/>
                <w:szCs w:val="20"/>
              </w:rPr>
              <w:t>Guardar el archivo como</w:t>
            </w:r>
            <w:r w:rsidRPr="005F7A61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 xml:space="preserve"> Resuelto</w:t>
            </w:r>
            <w:r w:rsidRPr="00AB7C95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="005F7A61" w:rsidRPr="005F7A61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Practica Excel Jr Gráficos Circular y Circular 3D</w:t>
            </w:r>
          </w:p>
        </w:tc>
      </w:tr>
    </w:tbl>
    <w:p w14:paraId="2B5B92C9" w14:textId="6404BFC5" w:rsidR="008712DE" w:rsidRDefault="008712DE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731AEA0E" w14:textId="3364FAFB" w:rsidR="005E520E" w:rsidRDefault="005E520E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6A920E66" w14:textId="43FD4A39" w:rsidR="00983F0D" w:rsidRDefault="001A0A84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  <w:r w:rsidRPr="00590066"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898880" behindDoc="0" locked="0" layoutInCell="1" allowOverlap="1" wp14:anchorId="6847501B" wp14:editId="17A37C27">
            <wp:simplePos x="0" y="0"/>
            <wp:positionH relativeFrom="column">
              <wp:posOffset>199390</wp:posOffset>
            </wp:positionH>
            <wp:positionV relativeFrom="paragraph">
              <wp:posOffset>111760</wp:posOffset>
            </wp:positionV>
            <wp:extent cx="6000750" cy="3562350"/>
            <wp:effectExtent l="152400" t="152400" r="361950" b="361950"/>
            <wp:wrapNone/>
            <wp:docPr id="12787905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790573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" r="3294" b="3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562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3F4DE1" w14:textId="77777777" w:rsidR="00983F0D" w:rsidRDefault="00983F0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179B56A8" w14:textId="77777777" w:rsidR="00983F0D" w:rsidRDefault="00983F0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3D581B10" w14:textId="77777777" w:rsidR="00983F0D" w:rsidRDefault="00983F0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78130736" w14:textId="77777777" w:rsidR="00983F0D" w:rsidRDefault="00983F0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0D08A333" w14:textId="77777777" w:rsidR="00983F0D" w:rsidRDefault="00983F0D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1F698351" w14:textId="77777777" w:rsidR="005E520E" w:rsidRDefault="005E520E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26EA29EC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23A901DC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941718F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2EF7F213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140EF74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6F3C0668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4F1F9BE3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089DEEAB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2DDF7F36" w14:textId="77777777" w:rsidR="005E520E" w:rsidRDefault="005E520E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61018593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28CF4318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69D62BAD" w14:textId="77777777" w:rsidR="00590066" w:rsidRDefault="00590066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72200AB6" w14:textId="77777777" w:rsidR="005C72AA" w:rsidRDefault="005C72AA" w:rsidP="008712DE">
      <w:pPr>
        <w:pStyle w:val="Normal1"/>
        <w:ind w:left="720" w:firstLine="0"/>
        <w:jc w:val="both"/>
        <w:rPr>
          <w:rFonts w:ascii="Arial" w:hAnsi="Arial" w:cs="Arial"/>
          <w:b/>
          <w:bCs/>
          <w:sz w:val="20"/>
          <w:szCs w:val="20"/>
        </w:rPr>
      </w:pPr>
    </w:p>
    <w:p w14:paraId="5247EEFD" w14:textId="76EB03A0" w:rsidR="005E068D" w:rsidRPr="005E068D" w:rsidRDefault="00324F00" w:rsidP="00324F00">
      <w:pPr>
        <w:pStyle w:val="Normal1"/>
        <w:numPr>
          <w:ilvl w:val="0"/>
          <w:numId w:val="16"/>
        </w:numPr>
        <w:jc w:val="both"/>
        <w:rPr>
          <w:rFonts w:ascii="Arial" w:hAnsi="Arial" w:cs="Arial"/>
          <w:b/>
          <w:bCs/>
          <w:sz w:val="20"/>
          <w:szCs w:val="20"/>
        </w:rPr>
      </w:pPr>
      <w:r w:rsidRPr="00324F00">
        <w:rPr>
          <w:rFonts w:ascii="Arial" w:hAnsi="Arial" w:cs="Arial"/>
          <w:b/>
          <w:bCs/>
          <w:noProof/>
          <w:sz w:val="20"/>
          <w:szCs w:val="20"/>
        </w:rPr>
        <w:lastRenderedPageBreak/>
        <w:t xml:space="preserve"> </w:t>
      </w:r>
      <w:r w:rsidR="005E068D" w:rsidRPr="005E068D">
        <w:rPr>
          <w:rFonts w:ascii="Arial" w:hAnsi="Arial" w:cs="Arial"/>
          <w:b/>
          <w:bCs/>
          <w:noProof/>
          <w:sz w:val="20"/>
          <w:szCs w:val="20"/>
        </w:rPr>
        <w:t xml:space="preserve">Ejercicio 3 – </w:t>
      </w:r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abrir el archivo 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1778218001"/>
          <w:placeholder>
            <w:docPart w:val="7FB19771A8DD40F9BA734F2722A36FC4"/>
          </w:placeholder>
        </w:sdtPr>
        <w:sdtContent>
          <w:sdt>
            <w:sdtPr>
              <w:rPr>
                <w:rFonts w:ascii="Arial" w:hAnsi="Arial" w:cs="Arial"/>
                <w:b/>
                <w:bCs/>
                <w:sz w:val="20"/>
                <w:szCs w:val="20"/>
              </w:rPr>
              <w:id w:val="1184634246"/>
              <w:placeholder>
                <w:docPart w:val="70C83F8370CB4B7CA1EE0232C9AA2953"/>
              </w:placeholder>
            </w:sdtPr>
            <w:sdtContent>
              <w:r w:rsidR="00BA259F" w:rsidRPr="00BA259F">
                <w:rPr>
                  <w:rFonts w:ascii="Arial" w:hAnsi="Arial" w:cs="Arial"/>
                  <w:b/>
                  <w:bCs/>
                  <w:sz w:val="20"/>
                  <w:szCs w:val="20"/>
                </w:rPr>
                <w:t xml:space="preserve">Resuelto </w:t>
              </w:r>
              <w:r w:rsidR="005F7A61" w:rsidRPr="005F7A61">
                <w:rPr>
                  <w:rFonts w:ascii="Arial" w:hAnsi="Arial" w:cs="Arial"/>
                  <w:b/>
                  <w:bCs/>
                  <w:sz w:val="20"/>
                  <w:szCs w:val="20"/>
                </w:rPr>
                <w:t xml:space="preserve">Practica Excel </w:t>
              </w:r>
              <w:proofErr w:type="spellStart"/>
              <w:r w:rsidR="005F7A61" w:rsidRPr="005F7A61">
                <w:rPr>
                  <w:rFonts w:ascii="Arial" w:hAnsi="Arial" w:cs="Arial"/>
                  <w:b/>
                  <w:bCs/>
                  <w:sz w:val="20"/>
                  <w:szCs w:val="20"/>
                </w:rPr>
                <w:t>Jr</w:t>
              </w:r>
              <w:proofErr w:type="spellEnd"/>
              <w:r w:rsidR="005F7A61" w:rsidRPr="005F7A61">
                <w:rPr>
                  <w:rFonts w:ascii="Arial" w:hAnsi="Arial" w:cs="Arial"/>
                  <w:b/>
                  <w:bCs/>
                  <w:sz w:val="20"/>
                  <w:szCs w:val="20"/>
                </w:rPr>
                <w:t xml:space="preserve"> Gráficos Circular y Circular 3D</w:t>
              </w:r>
            </w:sdtContent>
          </w:sdt>
        </w:sdtContent>
      </w:sdt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 , hoja 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38176144"/>
          <w:placeholder>
            <w:docPart w:val="715F339E9B244EB583C0B975D0113B27"/>
          </w:placeholder>
        </w:sdtPr>
        <w:sdtContent>
          <w:r w:rsidR="00BA259F">
            <w:rPr>
              <w:rFonts w:ascii="Arial" w:hAnsi="Arial" w:cs="Arial"/>
              <w:b/>
              <w:bCs/>
              <w:sz w:val="20"/>
              <w:szCs w:val="20"/>
            </w:rPr>
            <w:t>Ej3</w:t>
          </w:r>
        </w:sdtContent>
      </w:sdt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 de la carpeta 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1223251555"/>
          <w:placeholder>
            <w:docPart w:val="C5431AEFB7C247D7B943E1EBED02DA50"/>
          </w:placeholder>
        </w:sdtPr>
        <w:sdtContent>
          <w:sdt>
            <w:sdtPr>
              <w:rPr>
                <w:rFonts w:ascii="Arial" w:hAnsi="Arial" w:cs="Arial"/>
                <w:b/>
                <w:bCs/>
                <w:sz w:val="20"/>
                <w:szCs w:val="20"/>
              </w:rPr>
              <w:id w:val="46259474"/>
              <w:placeholder>
                <w:docPart w:val="84B799AB165E478785576443057DA5BF"/>
              </w:placeholder>
            </w:sdtPr>
            <w:sdtContent>
              <w:sdt>
                <w:sdtPr>
                  <w:rPr>
                    <w:rFonts w:ascii="Arial" w:hAnsi="Arial" w:cs="Arial"/>
                    <w:b/>
                    <w:bCs/>
                    <w:sz w:val="20"/>
                    <w:szCs w:val="20"/>
                  </w:rPr>
                  <w:id w:val="-755903451"/>
                  <w:placeholder>
                    <w:docPart w:val="D3A1CD1E2488496BB32824546453B670"/>
                  </w:placeholder>
                </w:sdtPr>
                <w:sdtContent>
                  <w:r w:rsidR="005F7A61" w:rsidRPr="005F7A6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Práctica MS Excel Junior Gráficos estándar Circular y Circular 3D</w:t>
                  </w:r>
                </w:sdtContent>
              </w:sdt>
            </w:sdtContent>
          </w:sdt>
        </w:sdtContent>
      </w:sdt>
      <w:r w:rsidR="005E068D" w:rsidRPr="005E068D">
        <w:rPr>
          <w:rFonts w:ascii="Arial" w:hAnsi="Arial" w:cs="Arial"/>
          <w:b/>
          <w:bCs/>
          <w:sz w:val="20"/>
          <w:szCs w:val="20"/>
        </w:rPr>
        <w:t xml:space="preserve"> </w:t>
      </w:r>
    </w:p>
    <w:tbl>
      <w:tblPr>
        <w:tblStyle w:val="Tablaconcuadrcula"/>
        <w:tblW w:w="9824" w:type="dxa"/>
        <w:tblLayout w:type="fixed"/>
        <w:tblLook w:val="04A0" w:firstRow="1" w:lastRow="0" w:firstColumn="1" w:lastColumn="0" w:noHBand="0" w:noVBand="1"/>
      </w:tblPr>
      <w:tblGrid>
        <w:gridCol w:w="701"/>
        <w:gridCol w:w="9123"/>
      </w:tblGrid>
      <w:tr w:rsidR="00324F00" w:rsidRPr="00C9189B" w14:paraId="1832B740" w14:textId="77777777" w:rsidTr="00CB063F">
        <w:trPr>
          <w:trHeight w:hRule="exact" w:val="1983"/>
        </w:trPr>
        <w:tc>
          <w:tcPr>
            <w:tcW w:w="701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shd w:val="clear" w:color="auto" w:fill="A0E472"/>
            <w:vAlign w:val="center"/>
          </w:tcPr>
          <w:bookmarkEnd w:id="2"/>
          <w:p w14:paraId="2CA837F4" w14:textId="77777777" w:rsidR="00324F00" w:rsidRPr="00C9189B" w:rsidRDefault="00324F00" w:rsidP="00B865FC">
            <w:pPr>
              <w:spacing w:line="276" w:lineRule="auto"/>
              <w:ind w:left="0" w:hanging="2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C9189B">
              <w:rPr>
                <w:rFonts w:ascii="Arial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9123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shd w:val="clear" w:color="auto" w:fill="A0E472"/>
            <w:vAlign w:val="center"/>
          </w:tcPr>
          <w:p w14:paraId="4D5E2D8C" w14:textId="53326673" w:rsidR="00324F00" w:rsidRDefault="009F437C" w:rsidP="00B44F84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 w:rsidRPr="009F437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Para resolver este ejercicio se deberá </w:t>
            </w:r>
            <w:r w:rsidR="00B86E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aplicar el </w:t>
            </w:r>
            <w:r w:rsidR="00B86E4D" w:rsidRPr="00B86E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concepto de distintos tipos de gráficos </w:t>
            </w:r>
            <w:r w:rsidR="00FC239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circulares</w:t>
            </w:r>
            <w:r w:rsidR="005F7A6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.</w:t>
            </w:r>
          </w:p>
          <w:p w14:paraId="31256727" w14:textId="77777777" w:rsidR="005F7A61" w:rsidRDefault="005F7A61" w:rsidP="00B44F84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Formato de acuerdo a imagen.</w:t>
            </w:r>
          </w:p>
          <w:p w14:paraId="02F31585" w14:textId="42FC446F" w:rsidR="00CB063F" w:rsidRDefault="00CB063F" w:rsidP="00CB063F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Relleno Sector ElMundo Grafico USA(AVION+HOTEL), im3.jpg (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carpeta de Practica).</w:t>
            </w:r>
          </w:p>
          <w:p w14:paraId="64B08CDF" w14:textId="768FC02C" w:rsidR="00CB063F" w:rsidRPr="000D0CB8" w:rsidRDefault="00CB063F" w:rsidP="00CB063F">
            <w:pPr>
              <w:spacing w:line="276" w:lineRule="auto"/>
              <w:ind w:left="0" w:hanging="2"/>
              <w:rPr>
                <w:rFonts w:ascii="Arial" w:eastAsia="Times New Roman" w:hAnsi="Arial" w:cs="Arial"/>
                <w:sz w:val="20"/>
                <w:szCs w:val="20"/>
                <w:lang w:eastAsia="es-AR"/>
              </w:rPr>
            </w:pP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Relleno </w:t>
            </w: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Area de 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Grafico </w:t>
            </w: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EUROPA</w:t>
            </w:r>
            <w:r w:rsidRPr="00CB06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(AVION+HOTEL),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im</w:t>
            </w:r>
            <w:r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</w:t>
            </w:r>
            <w:r w:rsidRPr="000D0CB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.jpg (carpeta de Practica).</w:t>
            </w:r>
          </w:p>
          <w:p w14:paraId="4C774F86" w14:textId="0D13FF36" w:rsidR="00CB063F" w:rsidRPr="00C9189B" w:rsidRDefault="00CB063F" w:rsidP="00B44F84">
            <w:pPr>
              <w:spacing w:line="276" w:lineRule="auto"/>
              <w:ind w:left="0" w:hanging="2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324F00" w:rsidRPr="00C9189B" w14:paraId="766C2612" w14:textId="77777777" w:rsidTr="004675DF">
        <w:trPr>
          <w:trHeight w:hRule="exact" w:val="495"/>
        </w:trPr>
        <w:tc>
          <w:tcPr>
            <w:tcW w:w="701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vAlign w:val="center"/>
          </w:tcPr>
          <w:p w14:paraId="6CACD77B" w14:textId="77777777" w:rsidR="00324F00" w:rsidRPr="00C9189B" w:rsidRDefault="004675DF" w:rsidP="00B865FC">
            <w:pPr>
              <w:spacing w:line="276" w:lineRule="auto"/>
              <w:ind w:left="0" w:hanging="2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9123" w:type="dxa"/>
            <w:tcBorders>
              <w:top w:val="single" w:sz="4" w:space="0" w:color="92D050"/>
              <w:left w:val="single" w:sz="4" w:space="0" w:color="92D050"/>
              <w:bottom w:val="single" w:sz="4" w:space="0" w:color="92D050"/>
              <w:right w:val="single" w:sz="4" w:space="0" w:color="92D050"/>
            </w:tcBorders>
            <w:vAlign w:val="center"/>
          </w:tcPr>
          <w:p w14:paraId="3DD38398" w14:textId="6E65DAFC" w:rsidR="00324F00" w:rsidRPr="00C9189B" w:rsidRDefault="001A0904" w:rsidP="00E9216B">
            <w:pPr>
              <w:spacing w:line="276" w:lineRule="auto"/>
              <w:ind w:left="0" w:hanging="2"/>
              <w:rPr>
                <w:rFonts w:ascii="Arial" w:hAnsi="Arial" w:cs="Arial"/>
                <w:noProof/>
                <w:sz w:val="20"/>
                <w:szCs w:val="20"/>
              </w:rPr>
            </w:pPr>
            <w:r w:rsidRPr="001A0904">
              <w:rPr>
                <w:rFonts w:ascii="Arial" w:hAnsi="Arial" w:cs="Arial"/>
                <w:noProof/>
                <w:sz w:val="20"/>
                <w:szCs w:val="20"/>
              </w:rPr>
              <w:t xml:space="preserve">Guardar el </w:t>
            </w:r>
            <w:r w:rsidR="008B7251">
              <w:rPr>
                <w:rFonts w:ascii="Arial" w:hAnsi="Arial" w:cs="Arial"/>
                <w:noProof/>
                <w:sz w:val="20"/>
                <w:szCs w:val="20"/>
              </w:rPr>
              <w:t xml:space="preserve">archivo como </w:t>
            </w:r>
            <w:r w:rsidR="008B7251" w:rsidRPr="005F7A61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Resuelto</w:t>
            </w:r>
            <w:r w:rsidR="008B7251">
              <w:rPr>
                <w:rFonts w:ascii="Arial" w:hAnsi="Arial" w:cs="Arial"/>
                <w:noProof/>
                <w:sz w:val="20"/>
                <w:szCs w:val="20"/>
              </w:rPr>
              <w:t xml:space="preserve"> </w:t>
            </w:r>
            <w:r w:rsidR="005F7A61" w:rsidRPr="005F7A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Practica Excel </w:t>
            </w:r>
            <w:proofErr w:type="spellStart"/>
            <w:r w:rsidR="005F7A61" w:rsidRPr="005F7A61">
              <w:rPr>
                <w:rFonts w:ascii="Arial" w:hAnsi="Arial" w:cs="Arial"/>
                <w:b/>
                <w:bCs/>
                <w:sz w:val="20"/>
                <w:szCs w:val="20"/>
              </w:rPr>
              <w:t>Jr</w:t>
            </w:r>
            <w:proofErr w:type="spellEnd"/>
            <w:r w:rsidR="005F7A61" w:rsidRPr="005F7A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Gráficos Circular y Circular 3D</w:t>
            </w:r>
          </w:p>
        </w:tc>
      </w:tr>
    </w:tbl>
    <w:p w14:paraId="2DFD8829" w14:textId="11F84E29" w:rsidR="008E3A1A" w:rsidRPr="001A0904" w:rsidRDefault="008E3A1A" w:rsidP="001A0904">
      <w:pPr>
        <w:pStyle w:val="DAVTtuloSeccin"/>
        <w:ind w:left="0" w:hanging="2"/>
        <w:rPr>
          <w:sz w:val="20"/>
          <w:szCs w:val="20"/>
          <w:u w:val="none"/>
        </w:rPr>
      </w:pPr>
    </w:p>
    <w:p w14:paraId="725D5E0A" w14:textId="1532144B" w:rsidR="001A0904" w:rsidRPr="001A0904" w:rsidRDefault="001A0904" w:rsidP="005E068D">
      <w:pPr>
        <w:pStyle w:val="DAVTtuloSeccin"/>
        <w:ind w:left="0" w:hanging="2"/>
        <w:jc w:val="left"/>
        <w:rPr>
          <w:sz w:val="20"/>
          <w:szCs w:val="20"/>
          <w:u w:val="none"/>
        </w:rPr>
      </w:pPr>
    </w:p>
    <w:p w14:paraId="02ED9AF9" w14:textId="3D413552" w:rsidR="001A0904" w:rsidRDefault="004F10FF" w:rsidP="005E068D">
      <w:pPr>
        <w:pStyle w:val="DAVTtuloSeccin"/>
        <w:ind w:left="0" w:hanging="2"/>
        <w:jc w:val="left"/>
        <w:rPr>
          <w:sz w:val="20"/>
          <w:szCs w:val="20"/>
        </w:rPr>
      </w:pPr>
      <w:r w:rsidRPr="004F10FF">
        <w:rPr>
          <w:noProof/>
          <w:sz w:val="20"/>
          <w:szCs w:val="20"/>
          <w:u w:val="none"/>
        </w:rPr>
        <w:drawing>
          <wp:anchor distT="0" distB="0" distL="114300" distR="114300" simplePos="0" relativeHeight="251899904" behindDoc="0" locked="0" layoutInCell="1" allowOverlap="1" wp14:anchorId="2F95D3C5" wp14:editId="09A76DD9">
            <wp:simplePos x="0" y="0"/>
            <wp:positionH relativeFrom="margin">
              <wp:align>center</wp:align>
            </wp:positionH>
            <wp:positionV relativeFrom="paragraph">
              <wp:posOffset>139700</wp:posOffset>
            </wp:positionV>
            <wp:extent cx="6264275" cy="3785235"/>
            <wp:effectExtent l="152400" t="152400" r="365125" b="367665"/>
            <wp:wrapNone/>
            <wp:docPr id="20820808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08083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3785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5F0750" w14:textId="77777777" w:rsidR="001A0904" w:rsidRDefault="001A0904" w:rsidP="005E068D">
      <w:pPr>
        <w:pStyle w:val="DAVTtuloSeccin"/>
        <w:ind w:left="0" w:hanging="2"/>
        <w:jc w:val="left"/>
        <w:rPr>
          <w:sz w:val="20"/>
          <w:szCs w:val="20"/>
        </w:rPr>
      </w:pPr>
    </w:p>
    <w:p w14:paraId="08A88580" w14:textId="77777777" w:rsidR="001A0904" w:rsidRPr="005E068D" w:rsidRDefault="001A0904" w:rsidP="005E068D">
      <w:pPr>
        <w:pStyle w:val="DAVTtuloSeccin"/>
        <w:ind w:left="0" w:hanging="2"/>
        <w:jc w:val="left"/>
        <w:rPr>
          <w:sz w:val="20"/>
          <w:szCs w:val="20"/>
        </w:rPr>
      </w:pPr>
    </w:p>
    <w:sectPr w:rsidR="001A0904" w:rsidRPr="005E068D" w:rsidSect="006673B3">
      <w:pgSz w:w="11907" w:h="16840" w:code="9"/>
      <w:pgMar w:top="1701" w:right="1021" w:bottom="1701" w:left="1021" w:header="709" w:footer="709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6DA4F7" w14:textId="77777777" w:rsidR="0088021E" w:rsidRDefault="0088021E" w:rsidP="00D6549A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7DC572EC" w14:textId="77777777" w:rsidR="0088021E" w:rsidRDefault="0088021E" w:rsidP="00D6549A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414CD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DC0C38" w14:textId="77777777" w:rsidR="00957FAE" w:rsidRPr="005E068D" w:rsidRDefault="00957FAE" w:rsidP="007A4848">
    <w:pPr>
      <w:pStyle w:val="Piedepgina"/>
      <w:ind w:left="0" w:hanging="2"/>
      <w:jc w:val="center"/>
      <w:rPr>
        <w:rFonts w:ascii="Arial" w:hAnsi="Arial" w:cs="Arial"/>
        <w:b/>
        <w:sz w:val="18"/>
        <w:szCs w:val="18"/>
      </w:rPr>
    </w:pPr>
    <w:r w:rsidRPr="005E068D">
      <w:rPr>
        <w:rFonts w:ascii="Arial" w:hAnsi="Arial" w:cs="Arial"/>
        <w:noProof/>
        <w:color w:val="000000"/>
        <w:sz w:val="18"/>
        <w:szCs w:val="18"/>
        <w:lang w:val="es-MX" w:eastAsia="es-MX"/>
      </w:rPr>
      <mc:AlternateContent>
        <mc:Choice Requires="wps">
          <w:drawing>
            <wp:anchor distT="0" distB="0" distL="114300" distR="114300" simplePos="0" relativeHeight="251669504" behindDoc="0" locked="0" layoutInCell="0" allowOverlap="1" wp14:anchorId="2626491D" wp14:editId="25CF9F66">
              <wp:simplePos x="0" y="0"/>
              <wp:positionH relativeFrom="margin">
                <wp:posOffset>5885815</wp:posOffset>
              </wp:positionH>
              <wp:positionV relativeFrom="bottomMargin">
                <wp:posOffset>323850</wp:posOffset>
              </wp:positionV>
              <wp:extent cx="491490" cy="916305"/>
              <wp:effectExtent l="0" t="0" r="0" b="635"/>
              <wp:wrapNone/>
              <wp:docPr id="13" name="Rectángulo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91490" cy="916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9E9E5A" w14:textId="77777777" w:rsidR="00957FAE" w:rsidRPr="008E3A1A" w:rsidRDefault="00957FAE" w:rsidP="006B69CA">
                          <w:pPr>
                            <w:pStyle w:val="Piedepgina"/>
                            <w:ind w:left="0" w:hanging="2"/>
                            <w:jc w:val="right"/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</w:pPr>
                          <w:r w:rsidRPr="008E3A1A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8E3A1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>PAGE    \* MERGEFORMAT</w:instrText>
                          </w:r>
                          <w:r w:rsidRPr="008E3A1A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3D5928" w:rsidRPr="003D5928">
                            <w:rPr>
                              <w:rFonts w:ascii="Arial" w:eastAsiaTheme="majorEastAsia" w:hAnsi="Arial" w:cs="Arial"/>
                              <w:noProof/>
                              <w:sz w:val="20"/>
                              <w:szCs w:val="20"/>
                              <w:lang w:val="es-ES"/>
                            </w:rPr>
                            <w:t>8</w:t>
                          </w:r>
                          <w:r w:rsidRPr="008E3A1A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26491D" id="Rectángulo 13" o:spid="_x0000_s1026" style="position:absolute;left:0;text-align:left;margin-left:463.45pt;margin-top:25.5pt;width:38.7pt;height:72.1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" o:allowincell="f" filled="f" stroked="f">
              <v:textbox style="mso-fit-shape-to-text:t">
                <w:txbxContent>
                  <w:p w14:paraId="279E9E5A" w14:textId="77777777" w:rsidR="00957FAE" w:rsidRPr="008E3A1A" w:rsidRDefault="00957FAE" w:rsidP="006B69CA">
                    <w:pPr>
                      <w:pStyle w:val="Piedepgina"/>
                      <w:ind w:left="0" w:hanging="2"/>
                      <w:jc w:val="right"/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</w:pPr>
                    <w:r w:rsidRPr="008E3A1A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begin"/>
                    </w:r>
                    <w:r w:rsidRPr="008E3A1A">
                      <w:rPr>
                        <w:rFonts w:ascii="Arial" w:hAnsi="Arial" w:cs="Arial"/>
                        <w:sz w:val="20"/>
                        <w:szCs w:val="20"/>
                      </w:rPr>
                      <w:instrText>PAGE    \* MERGEFORMAT</w:instrText>
                    </w:r>
                    <w:r w:rsidRPr="008E3A1A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separate"/>
                    </w:r>
                    <w:r w:rsidR="003D5928" w:rsidRPr="003D5928">
                      <w:rPr>
                        <w:rFonts w:ascii="Arial" w:eastAsiaTheme="majorEastAsia" w:hAnsi="Arial" w:cs="Arial"/>
                        <w:noProof/>
                        <w:sz w:val="20"/>
                        <w:szCs w:val="20"/>
                        <w:lang w:val="es-ES"/>
                      </w:rPr>
                      <w:t>8</w:t>
                    </w:r>
                    <w:r w:rsidRPr="008E3A1A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 w:rsidRPr="005E068D">
      <w:rPr>
        <w:rFonts w:ascii="Arial" w:hAnsi="Arial" w:cs="Arial"/>
        <w:b/>
        <w:noProof/>
        <w:sz w:val="18"/>
        <w:szCs w:val="18"/>
        <w:lang w:val="es-MX" w:eastAsia="es-MX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922D8EF" wp14:editId="38E90A3D">
              <wp:simplePos x="0" y="0"/>
              <wp:positionH relativeFrom="margin">
                <wp:align>center</wp:align>
              </wp:positionH>
              <wp:positionV relativeFrom="paragraph">
                <wp:posOffset>-65406</wp:posOffset>
              </wp:positionV>
              <wp:extent cx="6457950" cy="0"/>
              <wp:effectExtent l="0" t="0" r="19050" b="19050"/>
              <wp:wrapNone/>
              <wp:docPr id="2" name="2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579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D8DBAAA" id="2 Conector recto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-5.15pt" to="508.5pt,-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" strokecolor="black [3040]">
              <w10:wrap anchorx="margin"/>
            </v:line>
          </w:pict>
        </mc:Fallback>
      </mc:AlternateContent>
    </w:r>
    <w:r w:rsidRPr="005E068D">
      <w:rPr>
        <w:rFonts w:ascii="Arial" w:hAnsi="Arial" w:cs="Arial"/>
        <w:b/>
        <w:sz w:val="18"/>
        <w:szCs w:val="18"/>
      </w:rPr>
      <w:t>UTN.BA - Departamento de Aprendizaje Visual (DAV)</w:t>
    </w:r>
  </w:p>
  <w:p w14:paraId="5FCD893F" w14:textId="77777777" w:rsidR="00957FAE" w:rsidRPr="000F70E0" w:rsidRDefault="00957FAE" w:rsidP="007A4848">
    <w:pPr>
      <w:pStyle w:val="Piedepgina"/>
      <w:ind w:left="0" w:hanging="2"/>
      <w:jc w:val="center"/>
      <w:rPr>
        <w:rFonts w:ascii="Arial" w:hAnsi="Arial" w:cs="Arial"/>
        <w:sz w:val="18"/>
        <w:szCs w:val="18"/>
        <w:lang w:val="fr-FR"/>
      </w:rPr>
    </w:pPr>
    <w:r w:rsidRPr="005E068D">
      <w:rPr>
        <w:rFonts w:ascii="Arial" w:hAnsi="Arial" w:cs="Arial"/>
        <w:sz w:val="18"/>
        <w:szCs w:val="18"/>
      </w:rPr>
      <w:t xml:space="preserve">Medrano 951 – C.A.B.A.- Argentina Tel. </w:t>
    </w:r>
    <w:r w:rsidRPr="000F70E0">
      <w:rPr>
        <w:rFonts w:ascii="Arial" w:hAnsi="Arial" w:cs="Arial"/>
        <w:sz w:val="18"/>
        <w:szCs w:val="18"/>
        <w:lang w:val="fr-FR"/>
      </w:rPr>
      <w:t>(011) 4867-7565/7545 / Cel. (54 9 11) 3501 - 6032</w:t>
    </w:r>
  </w:p>
  <w:p w14:paraId="6B172BF9" w14:textId="77777777" w:rsidR="00957FAE" w:rsidRPr="000F70E0" w:rsidRDefault="00957FAE" w:rsidP="005E068D">
    <w:pPr>
      <w:pStyle w:val="Piedepgina"/>
      <w:ind w:left="0" w:hanging="2"/>
      <w:jc w:val="center"/>
      <w:rPr>
        <w:rFonts w:ascii="Arial" w:hAnsi="Arial" w:cs="Arial"/>
        <w:sz w:val="18"/>
        <w:szCs w:val="18"/>
        <w:lang w:val="fr-FR"/>
      </w:rPr>
    </w:pPr>
    <w:hyperlink r:id="rId1" w:history="1">
      <w:r w:rsidRPr="000F70E0">
        <w:rPr>
          <w:rStyle w:val="Hipervnculo"/>
          <w:rFonts w:ascii="Arial" w:hAnsi="Arial" w:cs="Arial"/>
          <w:sz w:val="18"/>
          <w:szCs w:val="18"/>
          <w:lang w:val="fr-FR"/>
        </w:rPr>
        <w:t>digitaljunior@frba.utn.edu.ar</w:t>
      </w:r>
    </w:hyperlink>
    <w:r w:rsidRPr="000F70E0">
      <w:rPr>
        <w:rFonts w:ascii="Arial" w:hAnsi="Arial" w:cs="Arial"/>
        <w:sz w:val="18"/>
        <w:szCs w:val="18"/>
        <w:lang w:val="fr-FR"/>
      </w:rPr>
      <w:t xml:space="preserve">  </w:t>
    </w:r>
    <w:hyperlink r:id="rId2" w:history="1">
      <w:r w:rsidRPr="000F70E0">
        <w:rPr>
          <w:rStyle w:val="Hipervnculo"/>
          <w:rFonts w:ascii="Arial" w:hAnsi="Arial" w:cs="Arial"/>
          <w:sz w:val="18"/>
          <w:szCs w:val="18"/>
          <w:lang w:val="fr-FR"/>
        </w:rPr>
        <w:t>http://sceu.frba.utn.edu.ar/dav/index.php</w:t>
      </w:r>
    </w:hyperlink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95E2B" w14:textId="77777777" w:rsidR="00957FAE" w:rsidRPr="005E068D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rFonts w:ascii="Arial" w:hAnsi="Arial" w:cs="Arial"/>
        <w:color w:val="000000"/>
        <w:sz w:val="18"/>
        <w:szCs w:val="18"/>
      </w:rPr>
    </w:pPr>
    <w:r w:rsidRPr="005E068D">
      <w:rPr>
        <w:rFonts w:ascii="Arial" w:hAnsi="Arial" w:cs="Arial"/>
        <w:b/>
        <w:color w:val="000000"/>
        <w:sz w:val="18"/>
        <w:szCs w:val="18"/>
      </w:rPr>
      <w:t xml:space="preserve">UTN.BA - Departamento </w:t>
    </w:r>
    <w:r w:rsidRPr="005E068D">
      <w:rPr>
        <w:rFonts w:ascii="Arial" w:hAnsi="Arial" w:cs="Arial"/>
        <w:b/>
        <w:noProof/>
        <w:sz w:val="18"/>
        <w:szCs w:val="18"/>
        <w:lang w:val="es-MX" w:eastAsia="es-MX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49F8B0F6" wp14:editId="64A9B85D">
              <wp:simplePos x="0" y="0"/>
              <wp:positionH relativeFrom="margin">
                <wp:posOffset>0</wp:posOffset>
              </wp:positionH>
              <wp:positionV relativeFrom="paragraph">
                <wp:posOffset>-635</wp:posOffset>
              </wp:positionV>
              <wp:extent cx="6457950" cy="0"/>
              <wp:effectExtent l="0" t="0" r="19050" b="19050"/>
              <wp:wrapNone/>
              <wp:docPr id="820103987" name="2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579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6FA874C" id="2 Conector recto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.05pt" to="508.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" strokecolor="black [3040]">
              <w10:wrap anchorx="margin"/>
            </v:line>
          </w:pict>
        </mc:Fallback>
      </mc:AlternateContent>
    </w:r>
    <w:r w:rsidRPr="005E068D">
      <w:rPr>
        <w:rFonts w:ascii="Arial" w:hAnsi="Arial" w:cs="Arial"/>
        <w:b/>
        <w:color w:val="000000"/>
        <w:sz w:val="18"/>
        <w:szCs w:val="18"/>
      </w:rPr>
      <w:t>de Aprendizaje Visual (DAV)</w:t>
    </w:r>
  </w:p>
  <w:p w14:paraId="0CFE92F5" w14:textId="77777777" w:rsidR="00957FAE" w:rsidRPr="005E068D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rFonts w:ascii="Arial" w:hAnsi="Arial" w:cs="Arial"/>
        <w:color w:val="000000"/>
        <w:sz w:val="18"/>
        <w:szCs w:val="18"/>
      </w:rPr>
    </w:pPr>
    <w:r w:rsidRPr="005E068D">
      <w:rPr>
        <w:rFonts w:ascii="Arial" w:hAnsi="Arial" w:cs="Arial"/>
        <w:color w:val="000000"/>
        <w:sz w:val="18"/>
        <w:szCs w:val="18"/>
      </w:rPr>
      <w:t>Medrano 951 – C.A.B.A.-Argentina Tel. (011) 4867-7565/7545</w:t>
    </w:r>
  </w:p>
  <w:p w14:paraId="1D5873E2" w14:textId="77777777" w:rsidR="00957FAE" w:rsidRPr="005E068D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rFonts w:ascii="Arial" w:hAnsi="Arial" w:cs="Arial"/>
        <w:color w:val="000000"/>
        <w:sz w:val="18"/>
        <w:szCs w:val="18"/>
      </w:rPr>
    </w:pPr>
    <w:hyperlink r:id="rId1">
      <w:r w:rsidRPr="005E068D">
        <w:rPr>
          <w:rFonts w:ascii="Arial" w:hAnsi="Arial" w:cs="Arial"/>
          <w:color w:val="0000FF"/>
          <w:sz w:val="18"/>
          <w:szCs w:val="18"/>
          <w:u w:val="single"/>
        </w:rPr>
        <w:t>dav@sceu.frba.utn.edu.ar</w:t>
      </w:r>
    </w:hyperlink>
    <w:r w:rsidRPr="005E068D">
      <w:rPr>
        <w:rFonts w:ascii="Arial" w:hAnsi="Arial" w:cs="Arial"/>
        <w:color w:val="000000"/>
        <w:sz w:val="18"/>
        <w:szCs w:val="18"/>
      </w:rPr>
      <w:t xml:space="preserve">  </w:t>
    </w:r>
    <w:hyperlink r:id="rId2">
      <w:r w:rsidRPr="005E068D">
        <w:rPr>
          <w:rFonts w:ascii="Arial" w:hAnsi="Arial" w:cs="Arial"/>
          <w:color w:val="0000FF"/>
          <w:sz w:val="18"/>
          <w:szCs w:val="18"/>
          <w:u w:val="single"/>
        </w:rPr>
        <w:t>http://sceu.frba.utn.edu.ar/dav/index.php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39B8CF" w14:textId="77777777" w:rsidR="0088021E" w:rsidRDefault="0088021E" w:rsidP="00D6549A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4CBDD1A" w14:textId="77777777" w:rsidR="0088021E" w:rsidRDefault="0088021E" w:rsidP="00D6549A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5D04D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D8054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color w:val="000000"/>
      </w:rPr>
    </w:pPr>
    <w:r w:rsidRPr="007A4848">
      <w:rPr>
        <w:noProof/>
        <w:color w:val="000000"/>
        <w:lang w:val="es-MX" w:eastAsia="es-MX"/>
      </w:rPr>
      <w:drawing>
        <wp:anchor distT="0" distB="0" distL="114300" distR="114300" simplePos="0" relativeHeight="251666432" behindDoc="0" locked="0" layoutInCell="1" allowOverlap="1" wp14:anchorId="2EE61862" wp14:editId="4C42292A">
          <wp:simplePos x="0" y="0"/>
          <wp:positionH relativeFrom="margin">
            <wp:posOffset>152400</wp:posOffset>
          </wp:positionH>
          <wp:positionV relativeFrom="paragraph">
            <wp:posOffset>55880</wp:posOffset>
          </wp:positionV>
          <wp:extent cx="1684655" cy="647700"/>
          <wp:effectExtent l="0" t="0" r="0" b="0"/>
          <wp:wrapNone/>
          <wp:docPr id="225420571" name="Imagen 22542057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Logotipo, nombre de la empres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4655" cy="647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A4848">
      <w:rPr>
        <w:noProof/>
        <w:color w:val="000000"/>
        <w:lang w:val="es-MX" w:eastAsia="es-MX"/>
      </w:rPr>
      <w:drawing>
        <wp:anchor distT="0" distB="0" distL="114300" distR="114300" simplePos="0" relativeHeight="251667456" behindDoc="0" locked="0" layoutInCell="1" allowOverlap="1" wp14:anchorId="213207A0" wp14:editId="175B5706">
          <wp:simplePos x="0" y="0"/>
          <wp:positionH relativeFrom="column">
            <wp:posOffset>3930650</wp:posOffset>
          </wp:positionH>
          <wp:positionV relativeFrom="paragraph">
            <wp:posOffset>56515</wp:posOffset>
          </wp:positionV>
          <wp:extent cx="2568575" cy="647700"/>
          <wp:effectExtent l="0" t="0" r="3175" b="0"/>
          <wp:wrapSquare wrapText="bothSides"/>
          <wp:docPr id="1953351570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448" b="-5959"/>
                  <a:stretch>
                    <a:fillRect/>
                  </a:stretch>
                </pic:blipFill>
                <pic:spPr bwMode="auto">
                  <a:xfrm>
                    <a:off x="0" y="0"/>
                    <a:ext cx="256857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000000"/>
      </w:rPr>
      <w:tab/>
    </w:r>
  </w:p>
  <w:p w14:paraId="03C0DE73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tabs>
        <w:tab w:val="left" w:pos="7395"/>
      </w:tabs>
      <w:spacing w:after="0" w:line="240" w:lineRule="auto"/>
      <w:ind w:left="0" w:hanging="2"/>
      <w:rPr>
        <w:color w:val="000000"/>
      </w:rPr>
    </w:pPr>
  </w:p>
  <w:p w14:paraId="1922A3A4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tabs>
        <w:tab w:val="left" w:pos="7395"/>
      </w:tabs>
      <w:spacing w:after="0" w:line="240" w:lineRule="auto"/>
      <w:ind w:left="0" w:hanging="2"/>
      <w:rPr>
        <w:color w:val="000000"/>
      </w:rPr>
    </w:pPr>
  </w:p>
  <w:p w14:paraId="60EC9774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428C5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color w:val="000000"/>
      </w:rPr>
    </w:pPr>
    <w:r w:rsidRPr="00617299">
      <w:rPr>
        <w:noProof/>
        <w:color w:val="000000"/>
        <w:lang w:val="es-MX" w:eastAsia="es-MX"/>
      </w:rPr>
      <w:drawing>
        <wp:anchor distT="0" distB="0" distL="114300" distR="114300" simplePos="0" relativeHeight="251661312" behindDoc="0" locked="0" layoutInCell="1" allowOverlap="1" wp14:anchorId="5F3A8F97" wp14:editId="64A36DFE">
          <wp:simplePos x="0" y="0"/>
          <wp:positionH relativeFrom="margin">
            <wp:posOffset>152400</wp:posOffset>
          </wp:positionH>
          <wp:positionV relativeFrom="paragraph">
            <wp:posOffset>81280</wp:posOffset>
          </wp:positionV>
          <wp:extent cx="1684655" cy="647700"/>
          <wp:effectExtent l="0" t="0" r="0" b="0"/>
          <wp:wrapNone/>
          <wp:docPr id="228558564" name="Imagen 228558564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Logotipo, nombre de la empres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4655" cy="647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17299">
      <w:rPr>
        <w:noProof/>
        <w:color w:val="000000"/>
        <w:lang w:val="es-MX" w:eastAsia="es-MX"/>
      </w:rPr>
      <w:drawing>
        <wp:anchor distT="0" distB="0" distL="114300" distR="114300" simplePos="0" relativeHeight="251662336" behindDoc="0" locked="0" layoutInCell="1" allowOverlap="1" wp14:anchorId="6CBF96D1" wp14:editId="0D09BF33">
          <wp:simplePos x="0" y="0"/>
          <wp:positionH relativeFrom="column">
            <wp:posOffset>3930650</wp:posOffset>
          </wp:positionH>
          <wp:positionV relativeFrom="paragraph">
            <wp:posOffset>81915</wp:posOffset>
          </wp:positionV>
          <wp:extent cx="2568575" cy="647700"/>
          <wp:effectExtent l="0" t="0" r="3175" b="0"/>
          <wp:wrapSquare wrapText="bothSides"/>
          <wp:docPr id="1526865607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448" b="-5959"/>
                  <a:stretch>
                    <a:fillRect/>
                  </a:stretch>
                </pic:blipFill>
                <pic:spPr bwMode="auto">
                  <a:xfrm>
                    <a:off x="0" y="0"/>
                    <a:ext cx="256857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B9CD69E" w14:textId="77777777" w:rsidR="00957FAE" w:rsidRDefault="00957FAE" w:rsidP="00D6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  <w:r>
      <w:rPr>
        <w:color w:val="00000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690pt;height:384pt" o:bullet="t">
        <v:imagedata r:id="rId1" o:title="logo"/>
      </v:shape>
    </w:pict>
  </w:numPicBullet>
  <w:numPicBullet w:numPicBulletId="1">
    <w:pict>
      <v:shape id="_x0000_i1026" type="#_x0000_t75" style="width:900pt;height:472.5pt" o:bullet="t">
        <v:imagedata r:id="rId2" o:title="excel"/>
      </v:shape>
    </w:pict>
  </w:numPicBullet>
  <w:numPicBullet w:numPicBulletId="2">
    <w:pict>
      <v:shape id="_x0000_i1027" type="#_x0000_t75" style="width:14.4pt;height:13.45pt;visibility:visible;mso-wrap-style:square" o:bullet="t">
        <v:imagedata r:id="rId3" o:title=""/>
      </v:shape>
    </w:pict>
  </w:numPicBullet>
  <w:numPicBullet w:numPicBulletId="3">
    <w:pict>
      <v:shape id="_x0000_i1028" type="#_x0000_t75" style="width:14.4pt;height:13.45pt;visibility:visible;mso-wrap-style:square" o:bullet="t">
        <v:imagedata r:id="rId4" o:title=""/>
      </v:shape>
    </w:pict>
  </w:numPicBullet>
  <w:numPicBullet w:numPicBulletId="4">
    <w:pict>
      <v:shape id="_x0000_i1029" type="#_x0000_t75" style="width:59.55pt;height:31.4pt;visibility:visible;mso-wrap-style:square" o:bullet="t">
        <v:imagedata r:id="rId5" o:title="" croptop="18602f" cropbottom="17513f" cropleft="23617f" cropright="25078f" chromakey="white"/>
      </v:shape>
    </w:pict>
  </w:numPicBullet>
  <w:abstractNum w:abstractNumId="0" w15:restartNumberingAfterBreak="0">
    <w:nsid w:val="083D463E"/>
    <w:multiLevelType w:val="hybridMultilevel"/>
    <w:tmpl w:val="EFEE3394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DD5FFC"/>
    <w:multiLevelType w:val="hybridMultilevel"/>
    <w:tmpl w:val="335469B4"/>
    <w:lvl w:ilvl="0" w:tplc="2C0A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0858F2"/>
    <w:multiLevelType w:val="hybridMultilevel"/>
    <w:tmpl w:val="0380865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246DA4"/>
    <w:multiLevelType w:val="hybridMultilevel"/>
    <w:tmpl w:val="D8EC8302"/>
    <w:lvl w:ilvl="0" w:tplc="2C0A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abstractNum w:abstractNumId="4" w15:restartNumberingAfterBreak="0">
    <w:nsid w:val="15796AFF"/>
    <w:multiLevelType w:val="hybridMultilevel"/>
    <w:tmpl w:val="5C989956"/>
    <w:lvl w:ilvl="0" w:tplc="01FEB79E">
      <w:start w:val="1"/>
      <w:numFmt w:val="bullet"/>
      <w:lvlText w:val=""/>
      <w:lvlPicBulletId w:val="1"/>
      <w:lvlJc w:val="left"/>
      <w:pPr>
        <w:ind w:left="719" w:hanging="360"/>
      </w:pPr>
      <w:rPr>
        <w:rFonts w:ascii="Symbol" w:hAnsi="Symbol" w:hint="default"/>
        <w:color w:val="auto"/>
        <w:sz w:val="40"/>
        <w:szCs w:val="40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EE7A78"/>
    <w:multiLevelType w:val="hybridMultilevel"/>
    <w:tmpl w:val="E27AEF8C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8371EE5"/>
    <w:multiLevelType w:val="hybridMultilevel"/>
    <w:tmpl w:val="E27AEF8C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2C0A0019">
      <w:start w:val="1"/>
      <w:numFmt w:val="lowerLetter"/>
      <w:lvlText w:val="%2."/>
      <w:lvlJc w:val="left"/>
      <w:pPr>
        <w:ind w:left="2160" w:hanging="360"/>
      </w:pPr>
    </w:lvl>
    <w:lvl w:ilvl="2" w:tplc="2C0A001B" w:tentative="1">
      <w:start w:val="1"/>
      <w:numFmt w:val="lowerRoman"/>
      <w:lvlText w:val="%3."/>
      <w:lvlJc w:val="right"/>
      <w:pPr>
        <w:ind w:left="2880" w:hanging="180"/>
      </w:pPr>
    </w:lvl>
    <w:lvl w:ilvl="3" w:tplc="2C0A000F" w:tentative="1">
      <w:start w:val="1"/>
      <w:numFmt w:val="decimal"/>
      <w:lvlText w:val="%4."/>
      <w:lvlJc w:val="left"/>
      <w:pPr>
        <w:ind w:left="3600" w:hanging="360"/>
      </w:pPr>
    </w:lvl>
    <w:lvl w:ilvl="4" w:tplc="2C0A0019" w:tentative="1">
      <w:start w:val="1"/>
      <w:numFmt w:val="lowerLetter"/>
      <w:lvlText w:val="%5."/>
      <w:lvlJc w:val="left"/>
      <w:pPr>
        <w:ind w:left="4320" w:hanging="360"/>
      </w:pPr>
    </w:lvl>
    <w:lvl w:ilvl="5" w:tplc="2C0A001B" w:tentative="1">
      <w:start w:val="1"/>
      <w:numFmt w:val="lowerRoman"/>
      <w:lvlText w:val="%6."/>
      <w:lvlJc w:val="right"/>
      <w:pPr>
        <w:ind w:left="5040" w:hanging="180"/>
      </w:pPr>
    </w:lvl>
    <w:lvl w:ilvl="6" w:tplc="2C0A000F" w:tentative="1">
      <w:start w:val="1"/>
      <w:numFmt w:val="decimal"/>
      <w:lvlText w:val="%7."/>
      <w:lvlJc w:val="left"/>
      <w:pPr>
        <w:ind w:left="5760" w:hanging="360"/>
      </w:pPr>
    </w:lvl>
    <w:lvl w:ilvl="7" w:tplc="2C0A0019" w:tentative="1">
      <w:start w:val="1"/>
      <w:numFmt w:val="lowerLetter"/>
      <w:lvlText w:val="%8."/>
      <w:lvlJc w:val="left"/>
      <w:pPr>
        <w:ind w:left="6480" w:hanging="360"/>
      </w:pPr>
    </w:lvl>
    <w:lvl w:ilvl="8" w:tplc="2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B584543"/>
    <w:multiLevelType w:val="hybridMultilevel"/>
    <w:tmpl w:val="D99E1072"/>
    <w:lvl w:ilvl="0" w:tplc="2876836A">
      <w:start w:val="1"/>
      <w:numFmt w:val="bullet"/>
      <w:lvlText w:val=""/>
      <w:lvlPicBulletId w:val="4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694B7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C4C90D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80A030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A4F9B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84E4D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68E6C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62A1E9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8B0DD3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1F4720D8"/>
    <w:multiLevelType w:val="hybridMultilevel"/>
    <w:tmpl w:val="7A2414A6"/>
    <w:lvl w:ilvl="0" w:tplc="AC3AA01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9FC5B3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DC6C6B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EBA72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9D8C66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CCF97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A8400C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9DA26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E49A1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21E809AA"/>
    <w:multiLevelType w:val="hybridMultilevel"/>
    <w:tmpl w:val="C2BA00FA"/>
    <w:lvl w:ilvl="0" w:tplc="DB20EDCE">
      <w:start w:val="1"/>
      <w:numFmt w:val="bullet"/>
      <w:lvlText w:val=""/>
      <w:lvlPicBulletId w:val="0"/>
      <w:lvlJc w:val="left"/>
      <w:pPr>
        <w:ind w:left="719" w:hanging="360"/>
      </w:pPr>
      <w:rPr>
        <w:rFonts w:ascii="Symbol" w:hAnsi="Symbol" w:hint="default"/>
        <w:color w:val="auto"/>
        <w:sz w:val="28"/>
        <w:szCs w:val="28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1664CF"/>
    <w:multiLevelType w:val="hybridMultilevel"/>
    <w:tmpl w:val="0380865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6003AC"/>
    <w:multiLevelType w:val="multilevel"/>
    <w:tmpl w:val="FD5A08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674B6F"/>
    <w:multiLevelType w:val="hybridMultilevel"/>
    <w:tmpl w:val="FD72CA0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2D2E5E"/>
    <w:multiLevelType w:val="multilevel"/>
    <w:tmpl w:val="0268B5FA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  <w:vertAlign w:val="baseline"/>
      </w:rPr>
    </w:lvl>
    <w:lvl w:ilvl="1">
      <w:start w:val="1"/>
      <w:numFmt w:val="bullet"/>
      <w:lvlText w:val="⮚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⮚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⮚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⮚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⮚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⮚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⮚"/>
      <w:lvlJc w:val="left"/>
      <w:pPr>
        <w:ind w:left="576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⮚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4" w15:restartNumberingAfterBreak="0">
    <w:nsid w:val="35535DBD"/>
    <w:multiLevelType w:val="hybridMultilevel"/>
    <w:tmpl w:val="E856B618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6F7BFB"/>
    <w:multiLevelType w:val="hybridMultilevel"/>
    <w:tmpl w:val="C5969806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8B7FB8"/>
    <w:multiLevelType w:val="multilevel"/>
    <w:tmpl w:val="F7A28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47578A0"/>
    <w:multiLevelType w:val="multilevel"/>
    <w:tmpl w:val="B5DC344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 w15:restartNumberingAfterBreak="0">
    <w:nsid w:val="49323DBF"/>
    <w:multiLevelType w:val="hybridMultilevel"/>
    <w:tmpl w:val="03808654"/>
    <w:lvl w:ilvl="0" w:tplc="2C0A0017">
      <w:start w:val="1"/>
      <w:numFmt w:val="lowerLetter"/>
      <w:lvlText w:val="%1)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081B18"/>
    <w:multiLevelType w:val="multilevel"/>
    <w:tmpl w:val="328EF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21C495A"/>
    <w:multiLevelType w:val="hybridMultilevel"/>
    <w:tmpl w:val="AB080394"/>
    <w:lvl w:ilvl="0" w:tplc="24E48B04">
      <w:start w:val="1"/>
      <w:numFmt w:val="bullet"/>
      <w:lvlText w:val=""/>
      <w:lvlPicBulletId w:val="4"/>
      <w:lvlJc w:val="left"/>
      <w:pPr>
        <w:ind w:left="150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1" w15:restartNumberingAfterBreak="0">
    <w:nsid w:val="5A6E71EF"/>
    <w:multiLevelType w:val="hybridMultilevel"/>
    <w:tmpl w:val="8F1CB3C4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BEC3A6E"/>
    <w:multiLevelType w:val="hybridMultilevel"/>
    <w:tmpl w:val="B8263F58"/>
    <w:lvl w:ilvl="0" w:tplc="7222FBD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1789C0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B20CD5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DC47F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2A480A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60A89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CBA69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9697A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A3E525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 w15:restartNumberingAfterBreak="0">
    <w:nsid w:val="67A323AA"/>
    <w:multiLevelType w:val="hybridMultilevel"/>
    <w:tmpl w:val="455AE89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E10105"/>
    <w:multiLevelType w:val="hybridMultilevel"/>
    <w:tmpl w:val="F7A878FE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748E4260"/>
    <w:multiLevelType w:val="hybridMultilevel"/>
    <w:tmpl w:val="1BD4003A"/>
    <w:lvl w:ilvl="0" w:tplc="2EE220FA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76923C" w:themeColor="accent3" w:themeShade="BF"/>
      </w:rPr>
    </w:lvl>
    <w:lvl w:ilvl="1" w:tplc="080A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6" w15:restartNumberingAfterBreak="0">
    <w:nsid w:val="79EF1079"/>
    <w:multiLevelType w:val="hybridMultilevel"/>
    <w:tmpl w:val="69AC738A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061B92"/>
    <w:multiLevelType w:val="hybridMultilevel"/>
    <w:tmpl w:val="B368290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126556"/>
    <w:multiLevelType w:val="hybridMultilevel"/>
    <w:tmpl w:val="A9303900"/>
    <w:lvl w:ilvl="0" w:tplc="1C7C016E">
      <w:start w:val="1"/>
      <w:numFmt w:val="bullet"/>
      <w:lvlText w:val=""/>
      <w:lvlPicBulletId w:val="3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E625C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84ADF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5448B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00DB0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A10543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848148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CA44FA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660732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9" w15:restartNumberingAfterBreak="0">
    <w:nsid w:val="7EB11D29"/>
    <w:multiLevelType w:val="hybridMultilevel"/>
    <w:tmpl w:val="EFD690F2"/>
    <w:lvl w:ilvl="0" w:tplc="3288E918">
      <w:start w:val="1"/>
      <w:numFmt w:val="lowerLetter"/>
      <w:lvlText w:val="%1)"/>
      <w:lvlJc w:val="left"/>
      <w:pPr>
        <w:ind w:left="1145" w:hanging="361"/>
      </w:pPr>
      <w:rPr>
        <w:rFonts w:ascii="Verdana" w:eastAsia="Verdana" w:hAnsi="Verdana" w:cs="Verdana" w:hint="default"/>
        <w:b w:val="0"/>
        <w:bCs w:val="0"/>
        <w:i w:val="0"/>
        <w:iCs w:val="0"/>
        <w:spacing w:val="-2"/>
        <w:w w:val="100"/>
        <w:sz w:val="20"/>
        <w:szCs w:val="20"/>
        <w:lang w:val="es-ES" w:eastAsia="en-US" w:bidi="ar-SA"/>
      </w:rPr>
    </w:lvl>
    <w:lvl w:ilvl="1" w:tplc="DBEA3824">
      <w:numFmt w:val="bullet"/>
      <w:lvlText w:val="•"/>
      <w:lvlJc w:val="left"/>
      <w:pPr>
        <w:ind w:left="1944" w:hanging="361"/>
      </w:pPr>
      <w:rPr>
        <w:rFonts w:hint="default"/>
        <w:lang w:val="es-ES" w:eastAsia="en-US" w:bidi="ar-SA"/>
      </w:rPr>
    </w:lvl>
    <w:lvl w:ilvl="2" w:tplc="3F9C94F8">
      <w:numFmt w:val="bullet"/>
      <w:lvlText w:val="•"/>
      <w:lvlJc w:val="left"/>
      <w:pPr>
        <w:ind w:left="2749" w:hanging="361"/>
      </w:pPr>
      <w:rPr>
        <w:rFonts w:hint="default"/>
        <w:lang w:val="es-ES" w:eastAsia="en-US" w:bidi="ar-SA"/>
      </w:rPr>
    </w:lvl>
    <w:lvl w:ilvl="3" w:tplc="8AE641CA">
      <w:numFmt w:val="bullet"/>
      <w:lvlText w:val="•"/>
      <w:lvlJc w:val="left"/>
      <w:pPr>
        <w:ind w:left="3554" w:hanging="361"/>
      </w:pPr>
      <w:rPr>
        <w:rFonts w:hint="default"/>
        <w:lang w:val="es-ES" w:eastAsia="en-US" w:bidi="ar-SA"/>
      </w:rPr>
    </w:lvl>
    <w:lvl w:ilvl="4" w:tplc="475AAD32">
      <w:numFmt w:val="bullet"/>
      <w:lvlText w:val="•"/>
      <w:lvlJc w:val="left"/>
      <w:pPr>
        <w:ind w:left="4358" w:hanging="361"/>
      </w:pPr>
      <w:rPr>
        <w:rFonts w:hint="default"/>
        <w:lang w:val="es-ES" w:eastAsia="en-US" w:bidi="ar-SA"/>
      </w:rPr>
    </w:lvl>
    <w:lvl w:ilvl="5" w:tplc="043A6A60">
      <w:numFmt w:val="bullet"/>
      <w:lvlText w:val="•"/>
      <w:lvlJc w:val="left"/>
      <w:pPr>
        <w:ind w:left="5163" w:hanging="361"/>
      </w:pPr>
      <w:rPr>
        <w:rFonts w:hint="default"/>
        <w:lang w:val="es-ES" w:eastAsia="en-US" w:bidi="ar-SA"/>
      </w:rPr>
    </w:lvl>
    <w:lvl w:ilvl="6" w:tplc="446AF466">
      <w:numFmt w:val="bullet"/>
      <w:lvlText w:val="•"/>
      <w:lvlJc w:val="left"/>
      <w:pPr>
        <w:ind w:left="5968" w:hanging="361"/>
      </w:pPr>
      <w:rPr>
        <w:rFonts w:hint="default"/>
        <w:lang w:val="es-ES" w:eastAsia="en-US" w:bidi="ar-SA"/>
      </w:rPr>
    </w:lvl>
    <w:lvl w:ilvl="7" w:tplc="B342645C">
      <w:numFmt w:val="bullet"/>
      <w:lvlText w:val="•"/>
      <w:lvlJc w:val="left"/>
      <w:pPr>
        <w:ind w:left="6772" w:hanging="361"/>
      </w:pPr>
      <w:rPr>
        <w:rFonts w:hint="default"/>
        <w:lang w:val="es-ES" w:eastAsia="en-US" w:bidi="ar-SA"/>
      </w:rPr>
    </w:lvl>
    <w:lvl w:ilvl="8" w:tplc="8C64398A">
      <w:numFmt w:val="bullet"/>
      <w:lvlText w:val="•"/>
      <w:lvlJc w:val="left"/>
      <w:pPr>
        <w:ind w:left="7577" w:hanging="361"/>
      </w:pPr>
      <w:rPr>
        <w:rFonts w:hint="default"/>
        <w:lang w:val="es-ES" w:eastAsia="en-US" w:bidi="ar-SA"/>
      </w:rPr>
    </w:lvl>
  </w:abstractNum>
  <w:abstractNum w:abstractNumId="30" w15:restartNumberingAfterBreak="0">
    <w:nsid w:val="7FB47BBE"/>
    <w:multiLevelType w:val="hybridMultilevel"/>
    <w:tmpl w:val="FE8ABA34"/>
    <w:lvl w:ilvl="0" w:tplc="F5B01D62">
      <w:start w:val="1"/>
      <w:numFmt w:val="bullet"/>
      <w:lvlText w:val=""/>
      <w:lvlPicBulletId w:val="4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C1A3AC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1FE572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CA69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BF86A3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7FA9A2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AE629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500AA8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908D3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1989746556">
    <w:abstractNumId w:val="13"/>
  </w:num>
  <w:num w:numId="2" w16cid:durableId="557980271">
    <w:abstractNumId w:val="26"/>
  </w:num>
  <w:num w:numId="3" w16cid:durableId="18892526">
    <w:abstractNumId w:val="17"/>
  </w:num>
  <w:num w:numId="4" w16cid:durableId="1474710358">
    <w:abstractNumId w:val="3"/>
  </w:num>
  <w:num w:numId="5" w16cid:durableId="784349990">
    <w:abstractNumId w:val="16"/>
  </w:num>
  <w:num w:numId="6" w16cid:durableId="121581108">
    <w:abstractNumId w:val="11"/>
  </w:num>
  <w:num w:numId="7" w16cid:durableId="1158037544">
    <w:abstractNumId w:val="18"/>
  </w:num>
  <w:num w:numId="8" w16cid:durableId="711684953">
    <w:abstractNumId w:val="10"/>
  </w:num>
  <w:num w:numId="9" w16cid:durableId="969826569">
    <w:abstractNumId w:val="23"/>
  </w:num>
  <w:num w:numId="10" w16cid:durableId="861237454">
    <w:abstractNumId w:val="2"/>
  </w:num>
  <w:num w:numId="11" w16cid:durableId="1793553033">
    <w:abstractNumId w:val="6"/>
  </w:num>
  <w:num w:numId="12" w16cid:durableId="1491143297">
    <w:abstractNumId w:val="24"/>
  </w:num>
  <w:num w:numId="13" w16cid:durableId="841814922">
    <w:abstractNumId w:val="21"/>
  </w:num>
  <w:num w:numId="14" w16cid:durableId="349381462">
    <w:abstractNumId w:val="5"/>
  </w:num>
  <w:num w:numId="15" w16cid:durableId="1375472007">
    <w:abstractNumId w:val="1"/>
  </w:num>
  <w:num w:numId="16" w16cid:durableId="1044214694">
    <w:abstractNumId w:val="0"/>
  </w:num>
  <w:num w:numId="17" w16cid:durableId="341669559">
    <w:abstractNumId w:val="15"/>
  </w:num>
  <w:num w:numId="18" w16cid:durableId="178784549">
    <w:abstractNumId w:val="14"/>
  </w:num>
  <w:num w:numId="19" w16cid:durableId="1563784060">
    <w:abstractNumId w:val="9"/>
  </w:num>
  <w:num w:numId="20" w16cid:durableId="1849828421">
    <w:abstractNumId w:val="4"/>
  </w:num>
  <w:num w:numId="21" w16cid:durableId="1460104528">
    <w:abstractNumId w:val="22"/>
  </w:num>
  <w:num w:numId="22" w16cid:durableId="1286934512">
    <w:abstractNumId w:val="8"/>
  </w:num>
  <w:num w:numId="23" w16cid:durableId="1878083503">
    <w:abstractNumId w:val="28"/>
  </w:num>
  <w:num w:numId="24" w16cid:durableId="1561400155">
    <w:abstractNumId w:val="19"/>
  </w:num>
  <w:num w:numId="25" w16cid:durableId="134614083">
    <w:abstractNumId w:val="30"/>
  </w:num>
  <w:num w:numId="26" w16cid:durableId="212891465">
    <w:abstractNumId w:val="27"/>
  </w:num>
  <w:num w:numId="27" w16cid:durableId="1698315153">
    <w:abstractNumId w:val="7"/>
  </w:num>
  <w:num w:numId="28" w16cid:durableId="1811942511">
    <w:abstractNumId w:val="20"/>
  </w:num>
  <w:num w:numId="29" w16cid:durableId="124742800">
    <w:abstractNumId w:val="12"/>
  </w:num>
  <w:num w:numId="30" w16cid:durableId="332728017">
    <w:abstractNumId w:val="29"/>
  </w:num>
  <w:num w:numId="31" w16cid:durableId="159921491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s-AR" w:vendorID="64" w:dllVersion="6" w:nlCheck="1" w:checkStyle="0"/>
  <w:activeWritingStyle w:appName="MSWord" w:lang="es-AR" w:vendorID="64" w:dllVersion="0" w:nlCheck="1" w:checkStyle="0"/>
  <w:activeWritingStyle w:appName="MSWord" w:lang="es-ES" w:vendorID="64" w:dllVersion="0" w:nlCheck="1" w:checkStyle="0"/>
  <w:activeWritingStyle w:appName="MSWord" w:lang="es-ES" w:vendorID="64" w:dllVersion="6" w:nlCheck="1" w:checkStyle="0"/>
  <w:activeWritingStyle w:appName="MSWord" w:lang="es-MX" w:vendorID="64" w:dllVersion="6" w:nlCheck="1" w:checkStyle="0"/>
  <w:activeWritingStyle w:appName="MSWord" w:lang="en-US" w:vendorID="64" w:dllVersion="6" w:nlCheck="1" w:checkStyle="0"/>
  <w:activeWritingStyle w:appName="MSWord" w:lang="es-AR" w:vendorID="64" w:dllVersion="4096" w:nlCheck="1" w:checkStyle="0"/>
  <w:activeWritingStyle w:appName="MSWord" w:lang="es-ES" w:vendorID="64" w:dllVersion="4096" w:nlCheck="1" w:checkStyle="0"/>
  <w:activeWritingStyle w:appName="MSWord" w:lang="es-MX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0C9D"/>
    <w:rsid w:val="0000726D"/>
    <w:rsid w:val="0001318E"/>
    <w:rsid w:val="00015C9C"/>
    <w:rsid w:val="000228C7"/>
    <w:rsid w:val="0003146A"/>
    <w:rsid w:val="00036FF4"/>
    <w:rsid w:val="000461AB"/>
    <w:rsid w:val="00052180"/>
    <w:rsid w:val="000610EC"/>
    <w:rsid w:val="00061565"/>
    <w:rsid w:val="00061FF7"/>
    <w:rsid w:val="00064128"/>
    <w:rsid w:val="00074C1B"/>
    <w:rsid w:val="00075B4E"/>
    <w:rsid w:val="00082CE4"/>
    <w:rsid w:val="000872ED"/>
    <w:rsid w:val="00090B02"/>
    <w:rsid w:val="00094BB3"/>
    <w:rsid w:val="00097A00"/>
    <w:rsid w:val="000A4AF2"/>
    <w:rsid w:val="000A5FE3"/>
    <w:rsid w:val="000C2436"/>
    <w:rsid w:val="000C74A2"/>
    <w:rsid w:val="000D0CB8"/>
    <w:rsid w:val="000D4A2C"/>
    <w:rsid w:val="000D4F3E"/>
    <w:rsid w:val="000E0F5F"/>
    <w:rsid w:val="000F70E0"/>
    <w:rsid w:val="00105368"/>
    <w:rsid w:val="00114A1A"/>
    <w:rsid w:val="001152C1"/>
    <w:rsid w:val="0011641D"/>
    <w:rsid w:val="00124D41"/>
    <w:rsid w:val="001274F1"/>
    <w:rsid w:val="00136D53"/>
    <w:rsid w:val="00143C9F"/>
    <w:rsid w:val="001627A5"/>
    <w:rsid w:val="00173C7D"/>
    <w:rsid w:val="00174C30"/>
    <w:rsid w:val="00181854"/>
    <w:rsid w:val="00182F17"/>
    <w:rsid w:val="00184CCC"/>
    <w:rsid w:val="00191F7B"/>
    <w:rsid w:val="00192039"/>
    <w:rsid w:val="001A0904"/>
    <w:rsid w:val="001A0A84"/>
    <w:rsid w:val="001A2F36"/>
    <w:rsid w:val="001A3137"/>
    <w:rsid w:val="001A455C"/>
    <w:rsid w:val="001B2130"/>
    <w:rsid w:val="001B2A57"/>
    <w:rsid w:val="001C0D96"/>
    <w:rsid w:val="001C4158"/>
    <w:rsid w:val="001C4652"/>
    <w:rsid w:val="001C4909"/>
    <w:rsid w:val="001C6C94"/>
    <w:rsid w:val="001D11CE"/>
    <w:rsid w:val="001D3ABF"/>
    <w:rsid w:val="001D4CBB"/>
    <w:rsid w:val="001E1458"/>
    <w:rsid w:val="001E1EEA"/>
    <w:rsid w:val="001E4386"/>
    <w:rsid w:val="001E5F7F"/>
    <w:rsid w:val="001F1294"/>
    <w:rsid w:val="001F13D3"/>
    <w:rsid w:val="001F7072"/>
    <w:rsid w:val="00204249"/>
    <w:rsid w:val="002048C1"/>
    <w:rsid w:val="00204AF0"/>
    <w:rsid w:val="002050AB"/>
    <w:rsid w:val="00205517"/>
    <w:rsid w:val="002123EA"/>
    <w:rsid w:val="00214BEC"/>
    <w:rsid w:val="00216DF4"/>
    <w:rsid w:val="002204C0"/>
    <w:rsid w:val="00223B88"/>
    <w:rsid w:val="0023402B"/>
    <w:rsid w:val="002340B2"/>
    <w:rsid w:val="0023532D"/>
    <w:rsid w:val="0024172D"/>
    <w:rsid w:val="00243925"/>
    <w:rsid w:val="00244019"/>
    <w:rsid w:val="0024631F"/>
    <w:rsid w:val="002506BE"/>
    <w:rsid w:val="002525E0"/>
    <w:rsid w:val="00256BF6"/>
    <w:rsid w:val="002571A9"/>
    <w:rsid w:val="00260E89"/>
    <w:rsid w:val="00265C9A"/>
    <w:rsid w:val="00267392"/>
    <w:rsid w:val="00270D6E"/>
    <w:rsid w:val="00271818"/>
    <w:rsid w:val="00277608"/>
    <w:rsid w:val="002802C3"/>
    <w:rsid w:val="00281698"/>
    <w:rsid w:val="00283D97"/>
    <w:rsid w:val="00286A79"/>
    <w:rsid w:val="002873E9"/>
    <w:rsid w:val="00296A3B"/>
    <w:rsid w:val="002A1A47"/>
    <w:rsid w:val="002A1D99"/>
    <w:rsid w:val="002A53F0"/>
    <w:rsid w:val="002A6366"/>
    <w:rsid w:val="002A69D2"/>
    <w:rsid w:val="002B27C7"/>
    <w:rsid w:val="002B42B0"/>
    <w:rsid w:val="002B6A70"/>
    <w:rsid w:val="002C3AFC"/>
    <w:rsid w:val="002C5757"/>
    <w:rsid w:val="002C6673"/>
    <w:rsid w:val="002C6884"/>
    <w:rsid w:val="002D6935"/>
    <w:rsid w:val="002E2589"/>
    <w:rsid w:val="002E3742"/>
    <w:rsid w:val="00300530"/>
    <w:rsid w:val="00315936"/>
    <w:rsid w:val="003201CC"/>
    <w:rsid w:val="00322148"/>
    <w:rsid w:val="00324F00"/>
    <w:rsid w:val="003275C0"/>
    <w:rsid w:val="0033232A"/>
    <w:rsid w:val="00332D19"/>
    <w:rsid w:val="00344C64"/>
    <w:rsid w:val="00350E36"/>
    <w:rsid w:val="00352E88"/>
    <w:rsid w:val="003547BB"/>
    <w:rsid w:val="00354E16"/>
    <w:rsid w:val="00354E4C"/>
    <w:rsid w:val="0036560F"/>
    <w:rsid w:val="00371BF9"/>
    <w:rsid w:val="00385AB0"/>
    <w:rsid w:val="00385D62"/>
    <w:rsid w:val="0039588C"/>
    <w:rsid w:val="003A1318"/>
    <w:rsid w:val="003A3960"/>
    <w:rsid w:val="003A4470"/>
    <w:rsid w:val="003B097E"/>
    <w:rsid w:val="003B4996"/>
    <w:rsid w:val="003C03AC"/>
    <w:rsid w:val="003C2D00"/>
    <w:rsid w:val="003C4014"/>
    <w:rsid w:val="003C6BEA"/>
    <w:rsid w:val="003D5928"/>
    <w:rsid w:val="003D6BC2"/>
    <w:rsid w:val="003D7EA1"/>
    <w:rsid w:val="003E22EA"/>
    <w:rsid w:val="003E5116"/>
    <w:rsid w:val="003E704D"/>
    <w:rsid w:val="003E7A89"/>
    <w:rsid w:val="00400070"/>
    <w:rsid w:val="00400FED"/>
    <w:rsid w:val="00401B08"/>
    <w:rsid w:val="00414E66"/>
    <w:rsid w:val="004223C7"/>
    <w:rsid w:val="00422C89"/>
    <w:rsid w:val="00426B44"/>
    <w:rsid w:val="004272F1"/>
    <w:rsid w:val="00433799"/>
    <w:rsid w:val="00437C52"/>
    <w:rsid w:val="00440564"/>
    <w:rsid w:val="00440D1A"/>
    <w:rsid w:val="00442652"/>
    <w:rsid w:val="00445E83"/>
    <w:rsid w:val="00447FD4"/>
    <w:rsid w:val="00451F34"/>
    <w:rsid w:val="00455C79"/>
    <w:rsid w:val="004675DF"/>
    <w:rsid w:val="004767A3"/>
    <w:rsid w:val="00483D41"/>
    <w:rsid w:val="004853B7"/>
    <w:rsid w:val="004919B8"/>
    <w:rsid w:val="00494538"/>
    <w:rsid w:val="004A2B07"/>
    <w:rsid w:val="004B5839"/>
    <w:rsid w:val="004B6366"/>
    <w:rsid w:val="004C6196"/>
    <w:rsid w:val="004D3347"/>
    <w:rsid w:val="004D6FEF"/>
    <w:rsid w:val="004D7175"/>
    <w:rsid w:val="004D7E48"/>
    <w:rsid w:val="004E1A19"/>
    <w:rsid w:val="004E34B9"/>
    <w:rsid w:val="004E54DF"/>
    <w:rsid w:val="004F10FF"/>
    <w:rsid w:val="004F204D"/>
    <w:rsid w:val="004F6852"/>
    <w:rsid w:val="005054A3"/>
    <w:rsid w:val="0051163F"/>
    <w:rsid w:val="00511A6F"/>
    <w:rsid w:val="005120A8"/>
    <w:rsid w:val="00512950"/>
    <w:rsid w:val="00512C82"/>
    <w:rsid w:val="005162DE"/>
    <w:rsid w:val="005311D1"/>
    <w:rsid w:val="00531BC1"/>
    <w:rsid w:val="00534121"/>
    <w:rsid w:val="00534E96"/>
    <w:rsid w:val="00551953"/>
    <w:rsid w:val="005521CD"/>
    <w:rsid w:val="0055534C"/>
    <w:rsid w:val="005559BA"/>
    <w:rsid w:val="00560344"/>
    <w:rsid w:val="00561A3B"/>
    <w:rsid w:val="00564281"/>
    <w:rsid w:val="00567518"/>
    <w:rsid w:val="005723AF"/>
    <w:rsid w:val="0057373B"/>
    <w:rsid w:val="00574D33"/>
    <w:rsid w:val="00586194"/>
    <w:rsid w:val="00586752"/>
    <w:rsid w:val="005872CA"/>
    <w:rsid w:val="00590066"/>
    <w:rsid w:val="0059023D"/>
    <w:rsid w:val="00592D54"/>
    <w:rsid w:val="00597F86"/>
    <w:rsid w:val="005A0C82"/>
    <w:rsid w:val="005A2DD5"/>
    <w:rsid w:val="005C02E9"/>
    <w:rsid w:val="005C292B"/>
    <w:rsid w:val="005C72AA"/>
    <w:rsid w:val="005C787A"/>
    <w:rsid w:val="005D1058"/>
    <w:rsid w:val="005D16B0"/>
    <w:rsid w:val="005D3F2A"/>
    <w:rsid w:val="005D48D7"/>
    <w:rsid w:val="005D4A7F"/>
    <w:rsid w:val="005E0479"/>
    <w:rsid w:val="005E068D"/>
    <w:rsid w:val="005E2AB4"/>
    <w:rsid w:val="005E520E"/>
    <w:rsid w:val="005F701A"/>
    <w:rsid w:val="005F7A61"/>
    <w:rsid w:val="00604411"/>
    <w:rsid w:val="00605D96"/>
    <w:rsid w:val="00607073"/>
    <w:rsid w:val="00614D1A"/>
    <w:rsid w:val="0061686A"/>
    <w:rsid w:val="00617299"/>
    <w:rsid w:val="00621506"/>
    <w:rsid w:val="006225D2"/>
    <w:rsid w:val="00630856"/>
    <w:rsid w:val="00645E6C"/>
    <w:rsid w:val="00650787"/>
    <w:rsid w:val="00655099"/>
    <w:rsid w:val="0066417B"/>
    <w:rsid w:val="006663F8"/>
    <w:rsid w:val="00666A69"/>
    <w:rsid w:val="006673B3"/>
    <w:rsid w:val="00695C4A"/>
    <w:rsid w:val="006A0203"/>
    <w:rsid w:val="006B4CF3"/>
    <w:rsid w:val="006B69CA"/>
    <w:rsid w:val="006D3944"/>
    <w:rsid w:val="006E308B"/>
    <w:rsid w:val="006F29FD"/>
    <w:rsid w:val="006F4068"/>
    <w:rsid w:val="006F4945"/>
    <w:rsid w:val="006F5760"/>
    <w:rsid w:val="006F5F96"/>
    <w:rsid w:val="0071293C"/>
    <w:rsid w:val="007134D5"/>
    <w:rsid w:val="00713976"/>
    <w:rsid w:val="0071552B"/>
    <w:rsid w:val="00720332"/>
    <w:rsid w:val="00722B11"/>
    <w:rsid w:val="00726562"/>
    <w:rsid w:val="0073109C"/>
    <w:rsid w:val="007343BF"/>
    <w:rsid w:val="00737676"/>
    <w:rsid w:val="00740477"/>
    <w:rsid w:val="00741ABA"/>
    <w:rsid w:val="00747C38"/>
    <w:rsid w:val="00750945"/>
    <w:rsid w:val="00750CBB"/>
    <w:rsid w:val="0075285F"/>
    <w:rsid w:val="00753BF5"/>
    <w:rsid w:val="00760438"/>
    <w:rsid w:val="00763DE4"/>
    <w:rsid w:val="00774039"/>
    <w:rsid w:val="0077707E"/>
    <w:rsid w:val="007824B2"/>
    <w:rsid w:val="00783216"/>
    <w:rsid w:val="00784060"/>
    <w:rsid w:val="00787791"/>
    <w:rsid w:val="00794CFB"/>
    <w:rsid w:val="007A0505"/>
    <w:rsid w:val="007A4848"/>
    <w:rsid w:val="007A4C3F"/>
    <w:rsid w:val="007A75BC"/>
    <w:rsid w:val="007B6877"/>
    <w:rsid w:val="007C05B8"/>
    <w:rsid w:val="007C44CC"/>
    <w:rsid w:val="007D2CDE"/>
    <w:rsid w:val="007E344B"/>
    <w:rsid w:val="007E6F9A"/>
    <w:rsid w:val="007F3090"/>
    <w:rsid w:val="007F3CDF"/>
    <w:rsid w:val="007F51D6"/>
    <w:rsid w:val="00801FE3"/>
    <w:rsid w:val="0080679B"/>
    <w:rsid w:val="00807549"/>
    <w:rsid w:val="00814EDB"/>
    <w:rsid w:val="008155D1"/>
    <w:rsid w:val="0081661A"/>
    <w:rsid w:val="008179FA"/>
    <w:rsid w:val="008241D1"/>
    <w:rsid w:val="00827B89"/>
    <w:rsid w:val="00831E0E"/>
    <w:rsid w:val="00833F23"/>
    <w:rsid w:val="00834736"/>
    <w:rsid w:val="00840CF8"/>
    <w:rsid w:val="00844777"/>
    <w:rsid w:val="008505D0"/>
    <w:rsid w:val="008517F4"/>
    <w:rsid w:val="008522A2"/>
    <w:rsid w:val="00853B59"/>
    <w:rsid w:val="008568E5"/>
    <w:rsid w:val="00863922"/>
    <w:rsid w:val="00863BCB"/>
    <w:rsid w:val="008640A0"/>
    <w:rsid w:val="008712DE"/>
    <w:rsid w:val="0088021E"/>
    <w:rsid w:val="00884C94"/>
    <w:rsid w:val="00885DA0"/>
    <w:rsid w:val="008939B4"/>
    <w:rsid w:val="00894251"/>
    <w:rsid w:val="00896957"/>
    <w:rsid w:val="00897DC1"/>
    <w:rsid w:val="008A0C9D"/>
    <w:rsid w:val="008A3053"/>
    <w:rsid w:val="008A3562"/>
    <w:rsid w:val="008B3AF5"/>
    <w:rsid w:val="008B5D44"/>
    <w:rsid w:val="008B7251"/>
    <w:rsid w:val="008C3231"/>
    <w:rsid w:val="008C3C6A"/>
    <w:rsid w:val="008C41D0"/>
    <w:rsid w:val="008C7A54"/>
    <w:rsid w:val="008D0F55"/>
    <w:rsid w:val="008E3A1A"/>
    <w:rsid w:val="008E5D17"/>
    <w:rsid w:val="008E63CF"/>
    <w:rsid w:val="008E6C3C"/>
    <w:rsid w:val="008E6DDB"/>
    <w:rsid w:val="008E7EF1"/>
    <w:rsid w:val="008F6005"/>
    <w:rsid w:val="008F647C"/>
    <w:rsid w:val="00901001"/>
    <w:rsid w:val="0090238A"/>
    <w:rsid w:val="00902E91"/>
    <w:rsid w:val="00904836"/>
    <w:rsid w:val="00907DA1"/>
    <w:rsid w:val="0091110F"/>
    <w:rsid w:val="00911E4A"/>
    <w:rsid w:val="009121D1"/>
    <w:rsid w:val="0091232C"/>
    <w:rsid w:val="009148AE"/>
    <w:rsid w:val="00914DF9"/>
    <w:rsid w:val="00937BC5"/>
    <w:rsid w:val="0094126F"/>
    <w:rsid w:val="009435FC"/>
    <w:rsid w:val="00943CDC"/>
    <w:rsid w:val="00951389"/>
    <w:rsid w:val="009543BB"/>
    <w:rsid w:val="00957FAE"/>
    <w:rsid w:val="009602D8"/>
    <w:rsid w:val="00972EC9"/>
    <w:rsid w:val="00983F0D"/>
    <w:rsid w:val="00987469"/>
    <w:rsid w:val="00991DAC"/>
    <w:rsid w:val="009A3630"/>
    <w:rsid w:val="009A7121"/>
    <w:rsid w:val="009B021A"/>
    <w:rsid w:val="009D192E"/>
    <w:rsid w:val="009D4A89"/>
    <w:rsid w:val="009E042E"/>
    <w:rsid w:val="009E3210"/>
    <w:rsid w:val="009E38D2"/>
    <w:rsid w:val="009F3506"/>
    <w:rsid w:val="009F3DC7"/>
    <w:rsid w:val="009F437C"/>
    <w:rsid w:val="009F5DF1"/>
    <w:rsid w:val="009F666E"/>
    <w:rsid w:val="00A02309"/>
    <w:rsid w:val="00A11D52"/>
    <w:rsid w:val="00A204F0"/>
    <w:rsid w:val="00A26711"/>
    <w:rsid w:val="00A2784C"/>
    <w:rsid w:val="00A303BC"/>
    <w:rsid w:val="00A337E1"/>
    <w:rsid w:val="00A33D3D"/>
    <w:rsid w:val="00A37263"/>
    <w:rsid w:val="00A56B6A"/>
    <w:rsid w:val="00A70848"/>
    <w:rsid w:val="00A7250E"/>
    <w:rsid w:val="00A75FE9"/>
    <w:rsid w:val="00A8421C"/>
    <w:rsid w:val="00A9286C"/>
    <w:rsid w:val="00AA18EA"/>
    <w:rsid w:val="00AA49E5"/>
    <w:rsid w:val="00AA6024"/>
    <w:rsid w:val="00AB1C53"/>
    <w:rsid w:val="00AB289A"/>
    <w:rsid w:val="00AB2E16"/>
    <w:rsid w:val="00AB3ED9"/>
    <w:rsid w:val="00AB7C95"/>
    <w:rsid w:val="00AC364E"/>
    <w:rsid w:val="00AC532C"/>
    <w:rsid w:val="00AC7E15"/>
    <w:rsid w:val="00AD12A8"/>
    <w:rsid w:val="00AD1A10"/>
    <w:rsid w:val="00AF0D90"/>
    <w:rsid w:val="00AF5A7A"/>
    <w:rsid w:val="00AF649E"/>
    <w:rsid w:val="00B01DBE"/>
    <w:rsid w:val="00B02831"/>
    <w:rsid w:val="00B045D1"/>
    <w:rsid w:val="00B1310B"/>
    <w:rsid w:val="00B13AD0"/>
    <w:rsid w:val="00B16E75"/>
    <w:rsid w:val="00B2086B"/>
    <w:rsid w:val="00B216A8"/>
    <w:rsid w:val="00B22E51"/>
    <w:rsid w:val="00B24841"/>
    <w:rsid w:val="00B27BA7"/>
    <w:rsid w:val="00B30567"/>
    <w:rsid w:val="00B32E60"/>
    <w:rsid w:val="00B347A9"/>
    <w:rsid w:val="00B40D27"/>
    <w:rsid w:val="00B42DD7"/>
    <w:rsid w:val="00B44C94"/>
    <w:rsid w:val="00B44F84"/>
    <w:rsid w:val="00B46917"/>
    <w:rsid w:val="00B46AEA"/>
    <w:rsid w:val="00B47CD4"/>
    <w:rsid w:val="00B51615"/>
    <w:rsid w:val="00B5383E"/>
    <w:rsid w:val="00B5500F"/>
    <w:rsid w:val="00B60DFD"/>
    <w:rsid w:val="00B60E33"/>
    <w:rsid w:val="00B61EA8"/>
    <w:rsid w:val="00B636CF"/>
    <w:rsid w:val="00B654C5"/>
    <w:rsid w:val="00B779B7"/>
    <w:rsid w:val="00B809F9"/>
    <w:rsid w:val="00B83BEE"/>
    <w:rsid w:val="00B865FC"/>
    <w:rsid w:val="00B86E4D"/>
    <w:rsid w:val="00B87963"/>
    <w:rsid w:val="00B9062A"/>
    <w:rsid w:val="00B93213"/>
    <w:rsid w:val="00B93B7A"/>
    <w:rsid w:val="00B94CAD"/>
    <w:rsid w:val="00B96C4E"/>
    <w:rsid w:val="00BA259F"/>
    <w:rsid w:val="00BA3F94"/>
    <w:rsid w:val="00BA4318"/>
    <w:rsid w:val="00BA494F"/>
    <w:rsid w:val="00BA7A6B"/>
    <w:rsid w:val="00BB2277"/>
    <w:rsid w:val="00BB2DFD"/>
    <w:rsid w:val="00BB7CA1"/>
    <w:rsid w:val="00BB7CDC"/>
    <w:rsid w:val="00BC5FE7"/>
    <w:rsid w:val="00BC62C0"/>
    <w:rsid w:val="00BC78FC"/>
    <w:rsid w:val="00BD07DE"/>
    <w:rsid w:val="00BD0956"/>
    <w:rsid w:val="00BD1603"/>
    <w:rsid w:val="00BD5CEB"/>
    <w:rsid w:val="00BD6D3B"/>
    <w:rsid w:val="00BE5542"/>
    <w:rsid w:val="00BE59E2"/>
    <w:rsid w:val="00BF0A59"/>
    <w:rsid w:val="00BF1A63"/>
    <w:rsid w:val="00BF235C"/>
    <w:rsid w:val="00BF5EC3"/>
    <w:rsid w:val="00BF7426"/>
    <w:rsid w:val="00BF7452"/>
    <w:rsid w:val="00BF7730"/>
    <w:rsid w:val="00C05116"/>
    <w:rsid w:val="00C1532B"/>
    <w:rsid w:val="00C16032"/>
    <w:rsid w:val="00C23A67"/>
    <w:rsid w:val="00C26727"/>
    <w:rsid w:val="00C30D98"/>
    <w:rsid w:val="00C32631"/>
    <w:rsid w:val="00C335C6"/>
    <w:rsid w:val="00C428B7"/>
    <w:rsid w:val="00C60933"/>
    <w:rsid w:val="00C63AA5"/>
    <w:rsid w:val="00C65B82"/>
    <w:rsid w:val="00C70E6B"/>
    <w:rsid w:val="00C72A6D"/>
    <w:rsid w:val="00C74927"/>
    <w:rsid w:val="00C74BC1"/>
    <w:rsid w:val="00C76D5C"/>
    <w:rsid w:val="00C82D94"/>
    <w:rsid w:val="00C850A2"/>
    <w:rsid w:val="00C853CF"/>
    <w:rsid w:val="00C92780"/>
    <w:rsid w:val="00C95001"/>
    <w:rsid w:val="00C952AB"/>
    <w:rsid w:val="00C97381"/>
    <w:rsid w:val="00CA299E"/>
    <w:rsid w:val="00CA4779"/>
    <w:rsid w:val="00CA5918"/>
    <w:rsid w:val="00CA5F7C"/>
    <w:rsid w:val="00CB063F"/>
    <w:rsid w:val="00CB6273"/>
    <w:rsid w:val="00CC2BD5"/>
    <w:rsid w:val="00CE01E0"/>
    <w:rsid w:val="00CE538B"/>
    <w:rsid w:val="00CF0837"/>
    <w:rsid w:val="00CF26FC"/>
    <w:rsid w:val="00CF339A"/>
    <w:rsid w:val="00D00DD0"/>
    <w:rsid w:val="00D046CD"/>
    <w:rsid w:val="00D048A3"/>
    <w:rsid w:val="00D06C8F"/>
    <w:rsid w:val="00D07949"/>
    <w:rsid w:val="00D1035E"/>
    <w:rsid w:val="00D11062"/>
    <w:rsid w:val="00D154CA"/>
    <w:rsid w:val="00D15ABD"/>
    <w:rsid w:val="00D233F9"/>
    <w:rsid w:val="00D31202"/>
    <w:rsid w:val="00D31F32"/>
    <w:rsid w:val="00D337BD"/>
    <w:rsid w:val="00D44557"/>
    <w:rsid w:val="00D455D3"/>
    <w:rsid w:val="00D47EB9"/>
    <w:rsid w:val="00D50E01"/>
    <w:rsid w:val="00D53077"/>
    <w:rsid w:val="00D5617E"/>
    <w:rsid w:val="00D5632D"/>
    <w:rsid w:val="00D56FB0"/>
    <w:rsid w:val="00D609C4"/>
    <w:rsid w:val="00D641B1"/>
    <w:rsid w:val="00D6549A"/>
    <w:rsid w:val="00D738F9"/>
    <w:rsid w:val="00D76255"/>
    <w:rsid w:val="00D847DE"/>
    <w:rsid w:val="00D86C92"/>
    <w:rsid w:val="00D90C3E"/>
    <w:rsid w:val="00D90FF3"/>
    <w:rsid w:val="00D93178"/>
    <w:rsid w:val="00D9375D"/>
    <w:rsid w:val="00DA20CC"/>
    <w:rsid w:val="00DB6A0C"/>
    <w:rsid w:val="00DC1D7D"/>
    <w:rsid w:val="00DD16C4"/>
    <w:rsid w:val="00DD57E2"/>
    <w:rsid w:val="00DD5BBE"/>
    <w:rsid w:val="00DE11B4"/>
    <w:rsid w:val="00DE176B"/>
    <w:rsid w:val="00DE1F5F"/>
    <w:rsid w:val="00DF0B0C"/>
    <w:rsid w:val="00DF373D"/>
    <w:rsid w:val="00E02F95"/>
    <w:rsid w:val="00E06933"/>
    <w:rsid w:val="00E10337"/>
    <w:rsid w:val="00E13305"/>
    <w:rsid w:val="00E14EFB"/>
    <w:rsid w:val="00E25EDB"/>
    <w:rsid w:val="00E314B0"/>
    <w:rsid w:val="00E50FD7"/>
    <w:rsid w:val="00E5119B"/>
    <w:rsid w:val="00E54181"/>
    <w:rsid w:val="00E56F6D"/>
    <w:rsid w:val="00E6498B"/>
    <w:rsid w:val="00E71C50"/>
    <w:rsid w:val="00E75094"/>
    <w:rsid w:val="00E7526E"/>
    <w:rsid w:val="00E900BF"/>
    <w:rsid w:val="00E9216B"/>
    <w:rsid w:val="00E95E51"/>
    <w:rsid w:val="00E971FF"/>
    <w:rsid w:val="00E97A2D"/>
    <w:rsid w:val="00EA2FC3"/>
    <w:rsid w:val="00EB1330"/>
    <w:rsid w:val="00EB1D00"/>
    <w:rsid w:val="00EB2EDD"/>
    <w:rsid w:val="00EB5F0D"/>
    <w:rsid w:val="00EC4011"/>
    <w:rsid w:val="00EC67E5"/>
    <w:rsid w:val="00EC7B81"/>
    <w:rsid w:val="00ED0B8A"/>
    <w:rsid w:val="00ED2C51"/>
    <w:rsid w:val="00EE4E81"/>
    <w:rsid w:val="00EE55B5"/>
    <w:rsid w:val="00EF1E47"/>
    <w:rsid w:val="00EF268B"/>
    <w:rsid w:val="00EF35EC"/>
    <w:rsid w:val="00F035BE"/>
    <w:rsid w:val="00F03BA1"/>
    <w:rsid w:val="00F10095"/>
    <w:rsid w:val="00F100EC"/>
    <w:rsid w:val="00F10FCA"/>
    <w:rsid w:val="00F11352"/>
    <w:rsid w:val="00F126E5"/>
    <w:rsid w:val="00F315D1"/>
    <w:rsid w:val="00F31634"/>
    <w:rsid w:val="00F34CE1"/>
    <w:rsid w:val="00F40D74"/>
    <w:rsid w:val="00F4308C"/>
    <w:rsid w:val="00F47394"/>
    <w:rsid w:val="00F51D32"/>
    <w:rsid w:val="00F552C2"/>
    <w:rsid w:val="00F56348"/>
    <w:rsid w:val="00F5648C"/>
    <w:rsid w:val="00F604A5"/>
    <w:rsid w:val="00F6518B"/>
    <w:rsid w:val="00F65ECC"/>
    <w:rsid w:val="00F66269"/>
    <w:rsid w:val="00F71FE0"/>
    <w:rsid w:val="00F754CD"/>
    <w:rsid w:val="00F759DB"/>
    <w:rsid w:val="00F80BC7"/>
    <w:rsid w:val="00F831A5"/>
    <w:rsid w:val="00F85AB8"/>
    <w:rsid w:val="00F86F70"/>
    <w:rsid w:val="00F8713C"/>
    <w:rsid w:val="00F95151"/>
    <w:rsid w:val="00FA5DD5"/>
    <w:rsid w:val="00FB1995"/>
    <w:rsid w:val="00FC02CB"/>
    <w:rsid w:val="00FC239F"/>
    <w:rsid w:val="00FC34FC"/>
    <w:rsid w:val="00FC4C7F"/>
    <w:rsid w:val="00FC7DE2"/>
    <w:rsid w:val="00FD6917"/>
    <w:rsid w:val="00FE7E4E"/>
    <w:rsid w:val="00FF2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0911F8"/>
  <w15:docId w15:val="{21C12CDD-D28F-4829-B83F-80AA147E1E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AR" w:eastAsia="es-AR" w:bidi="ar-SA"/>
      </w:rPr>
    </w:rPrDefault>
    <w:pPrDefault>
      <w:pPr>
        <w:spacing w:after="200" w:line="276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AA6024"/>
    <w:pPr>
      <w:suppressAutoHyphens/>
      <w:ind w:leftChars="-1" w:left="-1" w:hangingChars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rsid w:val="001A7296"/>
    <w:pPr>
      <w:keepNext/>
      <w:spacing w:before="240" w:after="6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Ttulo2">
    <w:name w:val="heading 2"/>
    <w:basedOn w:val="Normal1"/>
    <w:next w:val="Normal1"/>
    <w:rsid w:val="001A7296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1"/>
    <w:next w:val="Normal1"/>
    <w:rsid w:val="001A7296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1"/>
    <w:next w:val="Normal1"/>
    <w:rsid w:val="001A7296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1"/>
    <w:next w:val="Normal1"/>
    <w:rsid w:val="001A7296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1"/>
    <w:next w:val="Normal1"/>
    <w:rsid w:val="001A7296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1"/>
    <w:next w:val="Normal1"/>
    <w:rsid w:val="001A7296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">
    <w:name w:val="Normal1"/>
    <w:rsid w:val="001A7296"/>
  </w:style>
  <w:style w:type="table" w:customStyle="1" w:styleId="TableNormal2">
    <w:name w:val="Table Normal"/>
    <w:uiPriority w:val="2"/>
    <w:qFormat/>
    <w:rsid w:val="001A729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qFormat/>
    <w:rsid w:val="001A7296"/>
    <w:pPr>
      <w:spacing w:after="0" w:line="240" w:lineRule="auto"/>
    </w:pPr>
  </w:style>
  <w:style w:type="character" w:customStyle="1" w:styleId="EncabezadoCar">
    <w:name w:val="Encabezado Car"/>
    <w:basedOn w:val="Fuentedeprrafopredeter"/>
    <w:rsid w:val="001A7296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uiPriority w:val="99"/>
    <w:qFormat/>
    <w:rsid w:val="001A7296"/>
    <w:pPr>
      <w:spacing w:after="0" w:line="240" w:lineRule="auto"/>
    </w:pPr>
  </w:style>
  <w:style w:type="character" w:customStyle="1" w:styleId="PiedepginaCar">
    <w:name w:val="Pie de página Car"/>
    <w:basedOn w:val="Fuentedeprrafopredeter"/>
    <w:uiPriority w:val="99"/>
    <w:rsid w:val="001A7296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sid w:val="001A729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odegloboCar">
    <w:name w:val="Texto de globo Car"/>
    <w:rsid w:val="001A7296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styleId="Hipervnculo">
    <w:name w:val="Hyperlink"/>
    <w:uiPriority w:val="99"/>
    <w:qFormat/>
    <w:rsid w:val="001A7296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Nmerodepgina">
    <w:name w:val="page number"/>
    <w:basedOn w:val="Fuentedeprrafopredeter"/>
    <w:rsid w:val="001A7296"/>
    <w:rPr>
      <w:w w:val="100"/>
      <w:position w:val="-1"/>
      <w:effect w:val="none"/>
      <w:vertAlign w:val="baseline"/>
      <w:cs w:val="0"/>
      <w:em w:val="none"/>
    </w:rPr>
  </w:style>
  <w:style w:type="character" w:customStyle="1" w:styleId="Ttulo1Car">
    <w:name w:val="Título 1 Car"/>
    <w:rsid w:val="001A7296"/>
    <w:rPr>
      <w:rFonts w:ascii="Cambria" w:eastAsia="Times New Roman" w:hAnsi="Cambria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  <w:lang w:eastAsia="en-US"/>
    </w:rPr>
  </w:style>
  <w:style w:type="paragraph" w:customStyle="1" w:styleId="TtulodeTDC1">
    <w:name w:val="Título de TDC1"/>
    <w:basedOn w:val="Ttulo1"/>
    <w:next w:val="Normal"/>
    <w:qFormat/>
    <w:rsid w:val="001A7296"/>
    <w:pPr>
      <w:keepLines/>
      <w:spacing w:before="480" w:after="0"/>
      <w:outlineLvl w:val="9"/>
    </w:pPr>
    <w:rPr>
      <w:color w:val="365F91"/>
      <w:kern w:val="0"/>
      <w:sz w:val="28"/>
      <w:szCs w:val="28"/>
      <w:lang w:val="es-ES"/>
    </w:rPr>
  </w:style>
  <w:style w:type="paragraph" w:styleId="TDC1">
    <w:name w:val="toc 1"/>
    <w:basedOn w:val="Normal"/>
    <w:next w:val="Normal"/>
    <w:uiPriority w:val="39"/>
    <w:qFormat/>
    <w:rsid w:val="001A7296"/>
  </w:style>
  <w:style w:type="paragraph" w:styleId="NormalWeb">
    <w:name w:val="Normal (Web)"/>
    <w:basedOn w:val="Normal"/>
    <w:uiPriority w:val="99"/>
    <w:qFormat/>
    <w:rsid w:val="001A72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AR"/>
    </w:rPr>
  </w:style>
  <w:style w:type="table" w:styleId="Tablaconcuadrcula">
    <w:name w:val="Table Grid"/>
    <w:basedOn w:val="Tablanormal"/>
    <w:uiPriority w:val="39"/>
    <w:rsid w:val="001A7296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1"/>
    <w:qFormat/>
    <w:rsid w:val="001A7296"/>
    <w:pPr>
      <w:spacing w:after="160" w:line="256" w:lineRule="auto"/>
      <w:ind w:left="720"/>
      <w:contextualSpacing/>
    </w:p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rsid w:val="001A729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rsid w:val="001A729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AVTtuloSeccin">
    <w:name w:val="DAV Título Sección"/>
    <w:basedOn w:val="Normal"/>
    <w:rsid w:val="00645E6C"/>
    <w:pPr>
      <w:pBdr>
        <w:top w:val="nil"/>
        <w:left w:val="nil"/>
        <w:bottom w:val="nil"/>
        <w:right w:val="nil"/>
        <w:between w:val="nil"/>
      </w:pBdr>
      <w:spacing w:before="240" w:line="240" w:lineRule="auto"/>
      <w:ind w:left="1" w:hanging="3"/>
      <w:jc w:val="center"/>
    </w:pPr>
    <w:rPr>
      <w:rFonts w:ascii="Arial" w:hAnsi="Arial" w:cs="Arial"/>
      <w:b/>
      <w:sz w:val="28"/>
      <w:szCs w:val="28"/>
      <w:u w:val="single"/>
    </w:rPr>
  </w:style>
  <w:style w:type="paragraph" w:customStyle="1" w:styleId="DAVTtulo">
    <w:name w:val="DAV Título"/>
    <w:basedOn w:val="Normal"/>
    <w:rsid w:val="00645E6C"/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both"/>
      <w:textDirection w:val="lrTb"/>
    </w:pPr>
    <w:rPr>
      <w:rFonts w:ascii="Arial" w:hAnsi="Arial" w:cs="Arial"/>
      <w:b/>
      <w:color w:val="548DD4" w:themeColor="text2" w:themeTint="99"/>
      <w:sz w:val="24"/>
      <w:szCs w:val="24"/>
      <w:u w:val="single"/>
    </w:rPr>
  </w:style>
  <w:style w:type="paragraph" w:customStyle="1" w:styleId="DAVSubttulo">
    <w:name w:val="DAV Subtítulo"/>
    <w:basedOn w:val="Normal"/>
    <w:rsid w:val="00645E6C"/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both"/>
      <w:textDirection w:val="lrTb"/>
    </w:pPr>
    <w:rPr>
      <w:rFonts w:ascii="Arial" w:hAnsi="Arial" w:cs="Arial"/>
      <w:color w:val="548DD4" w:themeColor="text2" w:themeTint="99"/>
      <w:sz w:val="24"/>
      <w:szCs w:val="24"/>
    </w:rPr>
  </w:style>
  <w:style w:type="character" w:customStyle="1" w:styleId="DAVEtiquetas">
    <w:name w:val="DAV Etiquetas"/>
    <w:basedOn w:val="Fuentedeprrafopredeter"/>
    <w:uiPriority w:val="1"/>
    <w:rsid w:val="00564281"/>
    <w:rPr>
      <w:rFonts w:ascii="Consolas" w:hAnsi="Consolas" w:cs="Arial"/>
      <w:color w:val="FFFFFF" w:themeColor="background1"/>
      <w:sz w:val="24"/>
      <w:szCs w:val="24"/>
    </w:rPr>
  </w:style>
  <w:style w:type="paragraph" w:styleId="TtuloTDC">
    <w:name w:val="TOC Heading"/>
    <w:basedOn w:val="Ttulo1"/>
    <w:next w:val="Normal"/>
    <w:uiPriority w:val="39"/>
    <w:unhideWhenUsed/>
    <w:qFormat/>
    <w:rsid w:val="0071293C"/>
    <w:pPr>
      <w:keepLines/>
      <w:suppressAutoHyphens w:val="0"/>
      <w:spacing w:after="0" w:line="259" w:lineRule="auto"/>
      <w:ind w:leftChars="0" w:left="0" w:firstLineChars="0" w:firstLine="0"/>
      <w:textDirection w:val="lrTb"/>
      <w:textAlignment w:val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position w:val="0"/>
      <w:lang w:eastAsia="es-AR"/>
    </w:rPr>
  </w:style>
  <w:style w:type="paragraph" w:styleId="TDC2">
    <w:name w:val="toc 2"/>
    <w:basedOn w:val="Normal"/>
    <w:next w:val="Normal"/>
    <w:autoRedefine/>
    <w:uiPriority w:val="39"/>
    <w:unhideWhenUsed/>
    <w:rsid w:val="0061686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F80BC7"/>
    <w:pPr>
      <w:tabs>
        <w:tab w:val="right" w:leader="dot" w:pos="10188"/>
      </w:tabs>
      <w:spacing w:after="100"/>
      <w:ind w:leftChars="0" w:left="2" w:hanging="2"/>
    </w:pPr>
  </w:style>
  <w:style w:type="character" w:styleId="Textodelmarcadordeposicin">
    <w:name w:val="Placeholder Text"/>
    <w:basedOn w:val="Fuentedeprrafopredeter"/>
    <w:uiPriority w:val="99"/>
    <w:semiHidden/>
    <w:rsid w:val="005F701A"/>
    <w:rPr>
      <w:color w:val="666666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512C82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512C82"/>
    <w:rPr>
      <w:position w:val="-1"/>
      <w:lang w:eastAsia="en-US"/>
    </w:rPr>
  </w:style>
  <w:style w:type="paragraph" w:customStyle="1" w:styleId="TableParagraph">
    <w:name w:val="Table Paragraph"/>
    <w:basedOn w:val="Normal"/>
    <w:uiPriority w:val="1"/>
    <w:qFormat/>
    <w:rsid w:val="00B60DFD"/>
    <w:pPr>
      <w:widowControl w:val="0"/>
      <w:suppressAutoHyphens w:val="0"/>
      <w:autoSpaceDE w:val="0"/>
      <w:autoSpaceDN w:val="0"/>
      <w:spacing w:after="0" w:line="240" w:lineRule="auto"/>
      <w:ind w:leftChars="0" w:left="110" w:firstLineChars="0" w:firstLine="0"/>
      <w:textDirection w:val="lrTb"/>
      <w:textAlignment w:val="auto"/>
      <w:outlineLvl w:val="9"/>
    </w:pPr>
    <w:rPr>
      <w:rFonts w:ascii="Verdana" w:eastAsia="Verdana" w:hAnsi="Verdana" w:cs="Verdana"/>
      <w:position w:val="0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90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3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6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67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861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879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75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45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00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4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02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453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9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01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26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61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31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2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08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871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38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02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22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66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93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8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53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04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86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80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35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5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56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8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687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15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398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1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23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277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10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25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8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3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37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66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08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613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63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989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616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257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66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362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17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84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022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973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16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9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337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4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265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8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790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51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32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75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microsoft.com/office/2007/relationships/hdphoto" Target="media/hdphoto1.wdp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glossaryDocument" Target="glossary/document.xml"/><Relationship Id="rId8" Type="http://schemas.openxmlformats.org/officeDocument/2006/relationships/endnotes" Target="endnote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about:blank" TargetMode="External"/><Relationship Id="rId1" Type="http://schemas.openxmlformats.org/officeDocument/2006/relationships/hyperlink" Target="about:blank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about:blank" TargetMode="External"/><Relationship Id="rId1" Type="http://schemas.openxmlformats.org/officeDocument/2006/relationships/hyperlink" Target="about:blank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tn_moni\2025\Examenes%20prueba%20abiertos\2025\UTN.BA%20DAV%20Pr&#225;cticas%20Excel%20(nivel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2B555D29F1D4ACA97517407B12A27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F82378-9F61-41A9-AC9D-EB2F21921258}"/>
      </w:docPartPr>
      <w:docPartBody>
        <w:p w:rsidR="00E206AF" w:rsidRDefault="007E5883">
          <w:pPr>
            <w:pStyle w:val="52B555D29F1D4ACA97517407B12A2796"/>
          </w:pPr>
          <w:r w:rsidRPr="00367A6D">
            <w:rPr>
              <w:rStyle w:val="Textodelmarcadordeposicin"/>
            </w:rPr>
            <w:t>Elija un elemento.</w:t>
          </w:r>
        </w:p>
      </w:docPartBody>
    </w:docPart>
    <w:docPart>
      <w:docPartPr>
        <w:name w:val="55685122ED684DD2B67546D82B80BC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74F9965-4FAD-4F5C-BFD4-9EAD475AF049}"/>
      </w:docPartPr>
      <w:docPartBody>
        <w:p w:rsidR="00E206AF" w:rsidRDefault="007E5883">
          <w:pPr>
            <w:pStyle w:val="55685122ED684DD2B67546D82B80BC6F"/>
          </w:pPr>
          <w:r w:rsidRPr="00AF2F92">
            <w:rPr>
              <w:rStyle w:val="Textodelmarcadordeposicin"/>
              <w:b/>
              <w:bCs/>
            </w:rPr>
            <w:t>NOMBRE ARCHIVO</w:t>
          </w:r>
        </w:p>
      </w:docPartBody>
    </w:docPart>
    <w:docPart>
      <w:docPartPr>
        <w:name w:val="C4CB3993EA654B32B5F6A8CE8DDD5EC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2A63FDD-75D4-4514-9014-ADCB37705B70}"/>
      </w:docPartPr>
      <w:docPartBody>
        <w:p w:rsidR="00E206AF" w:rsidRDefault="007E5883">
          <w:pPr>
            <w:pStyle w:val="C4CB3993EA654B32B5F6A8CE8DDD5ECD"/>
          </w:pPr>
          <w:r>
            <w:rPr>
              <w:rStyle w:val="Textodelmarcadordeposicin"/>
            </w:rPr>
            <w:t>NOMBRE HOJA</w:t>
          </w:r>
        </w:p>
      </w:docPartBody>
    </w:docPart>
    <w:docPart>
      <w:docPartPr>
        <w:name w:val="9CFA16A56EB44172B63DB8BCF9C2E9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65CEBC-AE25-47B6-95BB-2B8C86320CAB}"/>
      </w:docPartPr>
      <w:docPartBody>
        <w:p w:rsidR="00E206AF" w:rsidRDefault="007E5883">
          <w:pPr>
            <w:pStyle w:val="9CFA16A56EB44172B63DB8BCF9C2E943"/>
          </w:pPr>
          <w:r w:rsidRPr="00AF2F92">
            <w:rPr>
              <w:rStyle w:val="Textodelmarcadordeposicin"/>
              <w:b/>
              <w:bCs/>
            </w:rPr>
            <w:t>NOMBRE CARPETA</w:t>
          </w:r>
        </w:p>
      </w:docPartBody>
    </w:docPart>
    <w:docPart>
      <w:docPartPr>
        <w:name w:val="13A52A2ED0844DDA9FE388291D933A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13941D7-1B76-4DD5-8170-A1A43A8D520F}"/>
      </w:docPartPr>
      <w:docPartBody>
        <w:p w:rsidR="00E206AF" w:rsidRDefault="007E5883">
          <w:pPr>
            <w:pStyle w:val="13A52A2ED0844DDA9FE388291D933A3D"/>
          </w:pPr>
          <w:r w:rsidRPr="00AF2F92">
            <w:rPr>
              <w:rStyle w:val="Textodelmarcadordeposicin"/>
              <w:b/>
              <w:bCs/>
            </w:rPr>
            <w:t>NOMBRE ARCHIVO</w:t>
          </w:r>
        </w:p>
      </w:docPartBody>
    </w:docPart>
    <w:docPart>
      <w:docPartPr>
        <w:name w:val="5CAD7DA774A7482EAC300653E25C003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F85B87-0E50-4DBE-B49E-AD1481B8E467}"/>
      </w:docPartPr>
      <w:docPartBody>
        <w:p w:rsidR="00E206AF" w:rsidRDefault="007E5883">
          <w:pPr>
            <w:pStyle w:val="5CAD7DA774A7482EAC300653E25C003F"/>
          </w:pPr>
          <w:r>
            <w:rPr>
              <w:rStyle w:val="Textodelmarcadordeposicin"/>
            </w:rPr>
            <w:t>NOMBRE HOJA</w:t>
          </w:r>
        </w:p>
      </w:docPartBody>
    </w:docPart>
    <w:docPart>
      <w:docPartPr>
        <w:name w:val="2D51110FE174483EB7F6FA77DA7D883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FCD4DF-4401-4A8F-AD9A-C73BC8107A4C}"/>
      </w:docPartPr>
      <w:docPartBody>
        <w:p w:rsidR="00E206AF" w:rsidRDefault="007E5883">
          <w:pPr>
            <w:pStyle w:val="2D51110FE174483EB7F6FA77DA7D8832"/>
          </w:pPr>
          <w:r w:rsidRPr="00AF2F92">
            <w:rPr>
              <w:rStyle w:val="Textodelmarcadordeposicin"/>
              <w:b/>
              <w:bCs/>
            </w:rPr>
            <w:t>NOMBRE CARPETA</w:t>
          </w:r>
        </w:p>
      </w:docPartBody>
    </w:docPart>
    <w:docPart>
      <w:docPartPr>
        <w:name w:val="7FB19771A8DD40F9BA734F2722A36F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812EB4-71C6-4CA8-83E7-08EF53B4E35E}"/>
      </w:docPartPr>
      <w:docPartBody>
        <w:p w:rsidR="00E206AF" w:rsidRDefault="007E5883">
          <w:pPr>
            <w:pStyle w:val="7FB19771A8DD40F9BA734F2722A36FC4"/>
          </w:pPr>
          <w:r w:rsidRPr="00AF2F92">
            <w:rPr>
              <w:rStyle w:val="Textodelmarcadordeposicin"/>
              <w:b/>
              <w:bCs/>
            </w:rPr>
            <w:t>NOMBRE ARCHIVO</w:t>
          </w:r>
        </w:p>
      </w:docPartBody>
    </w:docPart>
    <w:docPart>
      <w:docPartPr>
        <w:name w:val="715F339E9B244EB583C0B975D0113B2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2C720A-C411-4AA9-A728-45DA8CEB386C}"/>
      </w:docPartPr>
      <w:docPartBody>
        <w:p w:rsidR="00E206AF" w:rsidRDefault="007E5883">
          <w:pPr>
            <w:pStyle w:val="715F339E9B244EB583C0B975D0113B27"/>
          </w:pPr>
          <w:r>
            <w:rPr>
              <w:rStyle w:val="Textodelmarcadordeposicin"/>
            </w:rPr>
            <w:t>NOMBRE HOJA</w:t>
          </w:r>
        </w:p>
      </w:docPartBody>
    </w:docPart>
    <w:docPart>
      <w:docPartPr>
        <w:name w:val="C5431AEFB7C247D7B943E1EBED02DA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3B1960-46BF-44E2-9681-6EE26CF59029}"/>
      </w:docPartPr>
      <w:docPartBody>
        <w:p w:rsidR="00E206AF" w:rsidRDefault="007E5883">
          <w:pPr>
            <w:pStyle w:val="C5431AEFB7C247D7B943E1EBED02DA50"/>
          </w:pPr>
          <w:r w:rsidRPr="00AF2F92">
            <w:rPr>
              <w:rStyle w:val="Textodelmarcadordeposicin"/>
              <w:b/>
              <w:bCs/>
            </w:rPr>
            <w:t>NOMBRE CARPETA</w:t>
          </w:r>
        </w:p>
      </w:docPartBody>
    </w:docPart>
    <w:docPart>
      <w:docPartPr>
        <w:name w:val="750CABE1C2014BEC84449A45772AC3D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C899D8-877A-47FD-ACD8-E7EAEC0510D2}"/>
      </w:docPartPr>
      <w:docPartBody>
        <w:p w:rsidR="00B55D78" w:rsidRDefault="002B3BD0" w:rsidP="002B3BD0">
          <w:pPr>
            <w:pStyle w:val="750CABE1C2014BEC84449A45772AC3DF"/>
          </w:pPr>
          <w:r w:rsidRPr="00AF2F92">
            <w:rPr>
              <w:rStyle w:val="Textodelmarcadordeposicin"/>
              <w:b/>
              <w:bCs/>
            </w:rPr>
            <w:t>NOMBRE CARPETA</w:t>
          </w:r>
        </w:p>
      </w:docPartBody>
    </w:docPart>
    <w:docPart>
      <w:docPartPr>
        <w:name w:val="70C83F8370CB4B7CA1EE0232C9AA29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949BDE-4819-4FA1-B2B3-8DE5A212AC80}"/>
      </w:docPartPr>
      <w:docPartBody>
        <w:p w:rsidR="00AE441F" w:rsidRDefault="00B55D78" w:rsidP="00B55D78">
          <w:pPr>
            <w:pStyle w:val="70C83F8370CB4B7CA1EE0232C9AA2953"/>
          </w:pPr>
          <w:r w:rsidRPr="00AF2F92">
            <w:rPr>
              <w:rStyle w:val="Textodelmarcadordeposicin"/>
              <w:b/>
              <w:bCs/>
            </w:rPr>
            <w:t>NOMBRE ARCHIVO</w:t>
          </w:r>
        </w:p>
      </w:docPartBody>
    </w:docPart>
    <w:docPart>
      <w:docPartPr>
        <w:name w:val="84B799AB165E478785576443057DA5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572364-9965-4D91-AD23-D23752E3E31A}"/>
      </w:docPartPr>
      <w:docPartBody>
        <w:p w:rsidR="00AE441F" w:rsidRDefault="00B55D78" w:rsidP="00B55D78">
          <w:pPr>
            <w:pStyle w:val="84B799AB165E478785576443057DA5BF"/>
          </w:pPr>
          <w:r w:rsidRPr="00AF2F92">
            <w:rPr>
              <w:rStyle w:val="Textodelmarcadordeposicin"/>
              <w:b/>
              <w:bCs/>
            </w:rPr>
            <w:t>NOMBRE CARPETA</w:t>
          </w:r>
        </w:p>
      </w:docPartBody>
    </w:docPart>
    <w:docPart>
      <w:docPartPr>
        <w:name w:val="31010F76FBD9495885371F34FDAF7CF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8B50527-D0DC-4A69-AAA6-B6AB59F422B3}"/>
      </w:docPartPr>
      <w:docPartBody>
        <w:p w:rsidR="002900D3" w:rsidRDefault="002900D3" w:rsidP="002900D3">
          <w:pPr>
            <w:pStyle w:val="31010F76FBD9495885371F34FDAF7CFD"/>
          </w:pPr>
          <w:r w:rsidRPr="00AF2F92">
            <w:rPr>
              <w:rStyle w:val="Textodelmarcadordeposicin"/>
              <w:b/>
              <w:bCs/>
            </w:rPr>
            <w:t>NOMBRE CARPETA</w:t>
          </w:r>
        </w:p>
      </w:docPartBody>
    </w:docPart>
    <w:docPart>
      <w:docPartPr>
        <w:name w:val="D3A1CD1E2488496BB32824546453B6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6701A2-EBB2-4DE4-9F59-73680EB7B07E}"/>
      </w:docPartPr>
      <w:docPartBody>
        <w:p w:rsidR="002900D3" w:rsidRDefault="002900D3" w:rsidP="002900D3">
          <w:pPr>
            <w:pStyle w:val="D3A1CD1E2488496BB32824546453B670"/>
          </w:pPr>
          <w:r w:rsidRPr="00AF2F92">
            <w:rPr>
              <w:rStyle w:val="Textodelmarcadordeposicin"/>
              <w:b/>
              <w:bCs/>
            </w:rPr>
            <w:t>NOMBRE CARPETA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883"/>
    <w:rsid w:val="00212ADB"/>
    <w:rsid w:val="002510F2"/>
    <w:rsid w:val="002900D3"/>
    <w:rsid w:val="002B3BD0"/>
    <w:rsid w:val="005462AA"/>
    <w:rsid w:val="005F5C1C"/>
    <w:rsid w:val="0070231D"/>
    <w:rsid w:val="00770CA4"/>
    <w:rsid w:val="007E5883"/>
    <w:rsid w:val="0084679D"/>
    <w:rsid w:val="0099256D"/>
    <w:rsid w:val="009E254B"/>
    <w:rsid w:val="00AE441F"/>
    <w:rsid w:val="00B55D78"/>
    <w:rsid w:val="00B9766E"/>
    <w:rsid w:val="00CB28AC"/>
    <w:rsid w:val="00DD57E2"/>
    <w:rsid w:val="00E206AF"/>
    <w:rsid w:val="00E279F7"/>
    <w:rsid w:val="00E314B0"/>
    <w:rsid w:val="00EB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2900D3"/>
    <w:rPr>
      <w:color w:val="666666"/>
    </w:rPr>
  </w:style>
  <w:style w:type="paragraph" w:customStyle="1" w:styleId="52B555D29F1D4ACA97517407B12A2796">
    <w:name w:val="52B555D29F1D4ACA97517407B12A2796"/>
  </w:style>
  <w:style w:type="paragraph" w:customStyle="1" w:styleId="31010F76FBD9495885371F34FDAF7CFD">
    <w:name w:val="31010F76FBD9495885371F34FDAF7CFD"/>
    <w:rsid w:val="002900D3"/>
    <w:pPr>
      <w:spacing w:line="278" w:lineRule="auto"/>
    </w:pPr>
    <w:rPr>
      <w:kern w:val="2"/>
      <w:sz w:val="24"/>
      <w:szCs w:val="24"/>
      <w:lang w:val="es-AR" w:eastAsia="es-AR"/>
      <w14:ligatures w14:val="standardContextual"/>
    </w:rPr>
  </w:style>
  <w:style w:type="paragraph" w:customStyle="1" w:styleId="D3A1CD1E2488496BB32824546453B670">
    <w:name w:val="D3A1CD1E2488496BB32824546453B670"/>
    <w:rsid w:val="002900D3"/>
    <w:pPr>
      <w:spacing w:line="278" w:lineRule="auto"/>
    </w:pPr>
    <w:rPr>
      <w:kern w:val="2"/>
      <w:sz w:val="24"/>
      <w:szCs w:val="24"/>
      <w:lang w:val="es-AR" w:eastAsia="es-AR"/>
      <w14:ligatures w14:val="standardContextual"/>
    </w:rPr>
  </w:style>
  <w:style w:type="paragraph" w:customStyle="1" w:styleId="55685122ED684DD2B67546D82B80BC6F">
    <w:name w:val="55685122ED684DD2B67546D82B80BC6F"/>
  </w:style>
  <w:style w:type="paragraph" w:customStyle="1" w:styleId="C4CB3993EA654B32B5F6A8CE8DDD5ECD">
    <w:name w:val="C4CB3993EA654B32B5F6A8CE8DDD5ECD"/>
  </w:style>
  <w:style w:type="paragraph" w:customStyle="1" w:styleId="9CFA16A56EB44172B63DB8BCF9C2E943">
    <w:name w:val="9CFA16A56EB44172B63DB8BCF9C2E943"/>
  </w:style>
  <w:style w:type="paragraph" w:customStyle="1" w:styleId="13A52A2ED0844DDA9FE388291D933A3D">
    <w:name w:val="13A52A2ED0844DDA9FE388291D933A3D"/>
  </w:style>
  <w:style w:type="paragraph" w:customStyle="1" w:styleId="5CAD7DA774A7482EAC300653E25C003F">
    <w:name w:val="5CAD7DA774A7482EAC300653E25C003F"/>
  </w:style>
  <w:style w:type="paragraph" w:customStyle="1" w:styleId="2D51110FE174483EB7F6FA77DA7D8832">
    <w:name w:val="2D51110FE174483EB7F6FA77DA7D8832"/>
  </w:style>
  <w:style w:type="paragraph" w:customStyle="1" w:styleId="7FB19771A8DD40F9BA734F2722A36FC4">
    <w:name w:val="7FB19771A8DD40F9BA734F2722A36FC4"/>
  </w:style>
  <w:style w:type="paragraph" w:customStyle="1" w:styleId="715F339E9B244EB583C0B975D0113B27">
    <w:name w:val="715F339E9B244EB583C0B975D0113B27"/>
  </w:style>
  <w:style w:type="paragraph" w:customStyle="1" w:styleId="C5431AEFB7C247D7B943E1EBED02DA50">
    <w:name w:val="C5431AEFB7C247D7B943E1EBED02DA50"/>
  </w:style>
  <w:style w:type="paragraph" w:customStyle="1" w:styleId="750CABE1C2014BEC84449A45772AC3DF">
    <w:name w:val="750CABE1C2014BEC84449A45772AC3DF"/>
    <w:rsid w:val="002B3BD0"/>
  </w:style>
  <w:style w:type="paragraph" w:customStyle="1" w:styleId="70C83F8370CB4B7CA1EE0232C9AA2953">
    <w:name w:val="70C83F8370CB4B7CA1EE0232C9AA2953"/>
    <w:rsid w:val="00B55D78"/>
  </w:style>
  <w:style w:type="paragraph" w:customStyle="1" w:styleId="84B799AB165E478785576443057DA5BF">
    <w:name w:val="84B799AB165E478785576443057DA5BF"/>
    <w:rsid w:val="00B55D7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7FgPOHxY7VsbUQQ+VUI7dzr0bkw==">AMUW2mUWkA8wvBd/R0xXbcstOyHpncj+qCxy/6piRQdLpD3dggVQOiJg9Y/xkdhm01ZpV4cxnr7UXdy77eK+3VT8Pta3mWyuY3LU5Qtf0y9+MKiY+oPiskyqPKAYQNiEqrzKxsFQRpsA</go:docsCustomData>
</go:gDocsCustomXmlDataStorage>
</file>

<file path=customXml/itemProps1.xml><?xml version="1.0" encoding="utf-8"?>
<ds:datastoreItem xmlns:ds="http://schemas.openxmlformats.org/officeDocument/2006/customXml" ds:itemID="{3E6B3824-F5E8-4F4C-B721-3818F919489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UTN.BA DAV Prácticas Excel (nivel).dotx</Template>
  <TotalTime>324</TotalTime>
  <Pages>6</Pages>
  <Words>503</Words>
  <Characters>2768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monsilher@outlook.com</dc:creator>
  <cp:lastModifiedBy>Valentina DG</cp:lastModifiedBy>
  <cp:revision>30</cp:revision>
  <cp:lastPrinted>2022-07-15T19:33:00Z</cp:lastPrinted>
  <dcterms:created xsi:type="dcterms:W3CDTF">2025-06-27T23:30:00Z</dcterms:created>
  <dcterms:modified xsi:type="dcterms:W3CDTF">2026-05-04T13:08:00Z</dcterms:modified>
</cp:coreProperties>
</file>